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0C3" w:rsidRDefault="00B470C3" w:rsidP="00B804D5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  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Новопетровское СП Павловский р-н 17" style="width:43.5pt;height:54pt;visibility:visible">
            <v:imagedata r:id="rId6" o:title=""/>
          </v:shape>
        </w:pict>
      </w:r>
    </w:p>
    <w:p w:rsidR="00B470C3" w:rsidRPr="00B804D5" w:rsidRDefault="00B470C3" w:rsidP="00B804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04D5">
        <w:rPr>
          <w:rFonts w:ascii="Times New Roman" w:hAnsi="Times New Roman" w:cs="Times New Roman"/>
          <w:b/>
          <w:sz w:val="32"/>
          <w:szCs w:val="32"/>
        </w:rPr>
        <w:t>СОВЕТ НОВОПЕТРОВСКОГО СЕЛЬСКОГО ПОСЕЛЕНИЯ ПАВЛОВСКОГО РАЙОНА</w:t>
      </w:r>
    </w:p>
    <w:p w:rsidR="00B470C3" w:rsidRPr="00B804D5" w:rsidRDefault="00B470C3" w:rsidP="00B804D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70C3" w:rsidRPr="00AD0D0B" w:rsidRDefault="00B470C3" w:rsidP="00B804D5">
      <w:pPr>
        <w:tabs>
          <w:tab w:val="left" w:pos="1725"/>
          <w:tab w:val="left" w:pos="4245"/>
          <w:tab w:val="center" w:pos="4819"/>
        </w:tabs>
        <w:rPr>
          <w:b/>
          <w:sz w:val="32"/>
          <w:szCs w:val="32"/>
          <w:lang/>
        </w:rPr>
      </w:pPr>
      <w:r w:rsidRPr="00B804D5">
        <w:rPr>
          <w:rFonts w:ascii="Times New Roman" w:hAnsi="Times New Roman" w:cs="Times New Roman"/>
          <w:b/>
          <w:sz w:val="32"/>
          <w:szCs w:val="32"/>
          <w:lang/>
        </w:rPr>
        <w:tab/>
        <w:t xml:space="preserve">                      </w:t>
      </w:r>
      <w:r>
        <w:rPr>
          <w:rFonts w:ascii="Times New Roman" w:hAnsi="Times New Roman" w:cs="Times New Roman"/>
          <w:b/>
          <w:sz w:val="32"/>
          <w:szCs w:val="32"/>
          <w:lang/>
        </w:rPr>
        <w:t xml:space="preserve">   </w:t>
      </w:r>
      <w:r w:rsidRPr="00B804D5">
        <w:rPr>
          <w:rFonts w:ascii="Times New Roman" w:hAnsi="Times New Roman" w:cs="Times New Roman"/>
          <w:b/>
          <w:sz w:val="32"/>
          <w:szCs w:val="32"/>
          <w:lang/>
        </w:rPr>
        <w:t xml:space="preserve">  РЕШЕНИЕ</w:t>
      </w:r>
    </w:p>
    <w:p w:rsidR="00B470C3" w:rsidRPr="005D1D80" w:rsidRDefault="00B470C3" w:rsidP="005D1D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70C3" w:rsidRPr="005D1D80" w:rsidRDefault="00B470C3" w:rsidP="005D1D8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1D80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18.05.2017</w:t>
      </w:r>
      <w:r w:rsidRPr="005D1D80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5D1D8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40/108</w:t>
      </w:r>
    </w:p>
    <w:p w:rsidR="00B470C3" w:rsidRPr="005D1D80" w:rsidRDefault="00B470C3" w:rsidP="005D1D8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D1D80">
        <w:rPr>
          <w:rFonts w:ascii="Times New Roman" w:hAnsi="Times New Roman" w:cs="Times New Roman"/>
          <w:bCs/>
          <w:sz w:val="24"/>
          <w:szCs w:val="24"/>
        </w:rPr>
        <w:t>ст-ца Новопетровская</w:t>
      </w:r>
    </w:p>
    <w:p w:rsidR="00B470C3" w:rsidRPr="005D1D80" w:rsidRDefault="00B470C3" w:rsidP="005D1D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470C3" w:rsidRPr="005D1D80" w:rsidRDefault="00B470C3" w:rsidP="005D1D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1D80">
        <w:rPr>
          <w:rFonts w:ascii="Times New Roman" w:hAnsi="Times New Roman" w:cs="Times New Roman"/>
          <w:b/>
          <w:bCs/>
          <w:sz w:val="28"/>
          <w:szCs w:val="28"/>
        </w:rPr>
        <w:t>Об исполнении бюджета Новопетровского сельского</w:t>
      </w:r>
    </w:p>
    <w:p w:rsidR="00B470C3" w:rsidRPr="005D1D80" w:rsidRDefault="00B470C3" w:rsidP="005D1D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1D80">
        <w:rPr>
          <w:rFonts w:ascii="Times New Roman" w:hAnsi="Times New Roman" w:cs="Times New Roman"/>
          <w:b/>
          <w:bCs/>
          <w:sz w:val="28"/>
          <w:szCs w:val="28"/>
        </w:rPr>
        <w:t>посе</w:t>
      </w:r>
      <w:r>
        <w:rPr>
          <w:rFonts w:ascii="Times New Roman" w:hAnsi="Times New Roman" w:cs="Times New Roman"/>
          <w:b/>
          <w:bCs/>
          <w:sz w:val="28"/>
          <w:szCs w:val="28"/>
        </w:rPr>
        <w:t>ления Павловского района за 2016</w:t>
      </w:r>
      <w:r w:rsidRPr="005D1D80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B470C3" w:rsidRPr="005D1D80" w:rsidRDefault="00B470C3" w:rsidP="005D1D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70C3" w:rsidRPr="002515C7" w:rsidRDefault="00B470C3" w:rsidP="005D1D8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B470C3" w:rsidRPr="005D1D80" w:rsidRDefault="00B470C3" w:rsidP="002000B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"/>
      <w:r w:rsidRPr="005D1D80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bookmarkEnd w:id="0"/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000B8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</w:t>
      </w:r>
      <w:hyperlink r:id="rId7" w:history="1">
        <w:r w:rsidRPr="002000B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бюджета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Новопетровского сельского поселения Павловского района (далее- бюджет поселения)</w:t>
      </w:r>
      <w:r w:rsidRPr="002000B8">
        <w:rPr>
          <w:rFonts w:ascii="Times New Roman" w:hAnsi="Times New Roman" w:cs="Times New Roman"/>
          <w:sz w:val="28"/>
          <w:szCs w:val="28"/>
        </w:rPr>
        <w:t xml:space="preserve">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000B8">
        <w:rPr>
          <w:rFonts w:ascii="Times New Roman" w:hAnsi="Times New Roman" w:cs="Times New Roman"/>
          <w:sz w:val="28"/>
          <w:szCs w:val="28"/>
        </w:rPr>
        <w:t xml:space="preserve"> год по доходам в сумме </w:t>
      </w:r>
      <w:r>
        <w:rPr>
          <w:rFonts w:ascii="Times New Roman" w:hAnsi="Times New Roman" w:cs="Times New Roman"/>
          <w:sz w:val="28"/>
          <w:szCs w:val="28"/>
        </w:rPr>
        <w:t>7171,7</w:t>
      </w:r>
      <w:r w:rsidRPr="002000B8">
        <w:rPr>
          <w:rFonts w:ascii="Times New Roman" w:hAnsi="Times New Roman" w:cs="Times New Roman"/>
          <w:sz w:val="28"/>
          <w:szCs w:val="28"/>
        </w:rPr>
        <w:t xml:space="preserve"> тыс. рублей, по расходам в сумме </w:t>
      </w:r>
      <w:r>
        <w:rPr>
          <w:rFonts w:ascii="Times New Roman" w:hAnsi="Times New Roman" w:cs="Times New Roman"/>
          <w:sz w:val="28"/>
          <w:szCs w:val="28"/>
        </w:rPr>
        <w:t>7090,8</w:t>
      </w:r>
      <w:r w:rsidRPr="002000B8">
        <w:rPr>
          <w:rFonts w:ascii="Times New Roman" w:hAnsi="Times New Roman" w:cs="Times New Roman"/>
          <w:sz w:val="28"/>
          <w:szCs w:val="28"/>
        </w:rPr>
        <w:t xml:space="preserve"> тыс. рублей с превышением </w:t>
      </w:r>
      <w:r>
        <w:rPr>
          <w:rFonts w:ascii="Times New Roman" w:hAnsi="Times New Roman" w:cs="Times New Roman"/>
          <w:sz w:val="28"/>
          <w:szCs w:val="28"/>
        </w:rPr>
        <w:t>расходов над доходами</w:t>
      </w:r>
      <w:r w:rsidRPr="002000B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Pr="002000B8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000B8">
        <w:rPr>
          <w:rFonts w:ascii="Times New Roman" w:hAnsi="Times New Roman" w:cs="Times New Roman"/>
          <w:sz w:val="28"/>
          <w:szCs w:val="28"/>
        </w:rPr>
        <w:t xml:space="preserve">) в сумме </w:t>
      </w:r>
      <w:r>
        <w:rPr>
          <w:rFonts w:ascii="Times New Roman" w:hAnsi="Times New Roman" w:cs="Times New Roman"/>
          <w:sz w:val="28"/>
          <w:szCs w:val="28"/>
        </w:rPr>
        <w:t>80,9</w:t>
      </w:r>
      <w:r w:rsidRPr="002000B8">
        <w:rPr>
          <w:rFonts w:ascii="Times New Roman" w:hAnsi="Times New Roman" w:cs="Times New Roman"/>
          <w:sz w:val="28"/>
          <w:szCs w:val="28"/>
        </w:rPr>
        <w:t> тыс. рублей и со следующими показателями:</w:t>
      </w: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000B8">
        <w:rPr>
          <w:rFonts w:ascii="Times New Roman" w:hAnsi="Times New Roman" w:cs="Times New Roman"/>
          <w:sz w:val="28"/>
          <w:szCs w:val="28"/>
        </w:rPr>
        <w:t xml:space="preserve">1)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000B8">
        <w:rPr>
          <w:rFonts w:ascii="Times New Roman" w:hAnsi="Times New Roman" w:cs="Times New Roman"/>
          <w:sz w:val="28"/>
          <w:szCs w:val="28"/>
        </w:rPr>
        <w:t>по кодам классификации доходов бюджетов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000B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sub_1000" w:history="1">
        <w:r w:rsidRPr="002000B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приложению 1</w:t>
        </w:r>
      </w:hyperlink>
      <w:r w:rsidRPr="002000B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00B8">
        <w:rPr>
          <w:rFonts w:ascii="Times New Roman" w:hAnsi="Times New Roman" w:cs="Times New Roman"/>
          <w:sz w:val="28"/>
          <w:szCs w:val="28"/>
        </w:rPr>
        <w:t>;</w:t>
      </w: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000B8">
        <w:rPr>
          <w:rFonts w:ascii="Times New Roman" w:hAnsi="Times New Roman" w:cs="Times New Roman"/>
          <w:sz w:val="28"/>
          <w:szCs w:val="28"/>
        </w:rPr>
        <w:t xml:space="preserve">2)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000B8">
        <w:rPr>
          <w:rFonts w:ascii="Times New Roman" w:hAnsi="Times New Roman" w:cs="Times New Roman"/>
          <w:sz w:val="28"/>
          <w:szCs w:val="28"/>
        </w:rPr>
        <w:t>по кодам видов доходов, подвидов доходов, классификации операций сектора государственного управления, относящихся к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000B8">
        <w:rPr>
          <w:rFonts w:ascii="Times New Roman" w:hAnsi="Times New Roman" w:cs="Times New Roman"/>
          <w:sz w:val="28"/>
          <w:szCs w:val="28"/>
        </w:rPr>
        <w:t>,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000B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sub_2000" w:history="1">
        <w:r w:rsidRPr="002000B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приложению 2</w:t>
        </w:r>
      </w:hyperlink>
      <w:r w:rsidRPr="002000B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00B8">
        <w:rPr>
          <w:rFonts w:ascii="Times New Roman" w:hAnsi="Times New Roman" w:cs="Times New Roman"/>
          <w:sz w:val="28"/>
          <w:szCs w:val="28"/>
        </w:rPr>
        <w:t>;</w:t>
      </w: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000B8">
        <w:rPr>
          <w:rFonts w:ascii="Times New Roman" w:hAnsi="Times New Roman" w:cs="Times New Roman"/>
          <w:sz w:val="28"/>
          <w:szCs w:val="28"/>
        </w:rPr>
        <w:t xml:space="preserve">3)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000B8">
        <w:rPr>
          <w:rFonts w:ascii="Times New Roman" w:hAnsi="Times New Roman" w:cs="Times New Roman"/>
          <w:sz w:val="28"/>
          <w:szCs w:val="28"/>
        </w:rPr>
        <w:t>по ведомственной структуре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000B8">
        <w:rPr>
          <w:rFonts w:ascii="Times New Roman" w:hAnsi="Times New Roman" w:cs="Times New Roman"/>
          <w:sz w:val="28"/>
          <w:szCs w:val="28"/>
        </w:rPr>
        <w:t xml:space="preserve">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000B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sub_3000" w:history="1">
        <w:r w:rsidRPr="00333AD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приложению 3</w:t>
        </w:r>
      </w:hyperlink>
      <w:r w:rsidRPr="002000B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00B8">
        <w:rPr>
          <w:rFonts w:ascii="Times New Roman" w:hAnsi="Times New Roman" w:cs="Times New Roman"/>
          <w:sz w:val="28"/>
          <w:szCs w:val="28"/>
        </w:rPr>
        <w:t>;</w:t>
      </w: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000B8">
        <w:rPr>
          <w:rFonts w:ascii="Times New Roman" w:hAnsi="Times New Roman" w:cs="Times New Roman"/>
          <w:sz w:val="28"/>
          <w:szCs w:val="28"/>
        </w:rPr>
        <w:t xml:space="preserve">4) расходов бюджета </w:t>
      </w:r>
      <w:r w:rsidRPr="00333AD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000B8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бюджетов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000B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sub_4000" w:history="1">
        <w:r w:rsidRPr="00333AD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приложению 4</w:t>
        </w:r>
      </w:hyperlink>
      <w:r w:rsidRPr="002000B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00B8">
        <w:rPr>
          <w:rFonts w:ascii="Times New Roman" w:hAnsi="Times New Roman" w:cs="Times New Roman"/>
          <w:sz w:val="28"/>
          <w:szCs w:val="28"/>
        </w:rPr>
        <w:t>;</w:t>
      </w: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000B8">
        <w:rPr>
          <w:rFonts w:ascii="Times New Roman" w:hAnsi="Times New Roman" w:cs="Times New Roman"/>
          <w:sz w:val="28"/>
          <w:szCs w:val="28"/>
        </w:rPr>
        <w:t>5)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000B8">
        <w:rPr>
          <w:rFonts w:ascii="Times New Roman" w:hAnsi="Times New Roman" w:cs="Times New Roman"/>
          <w:sz w:val="28"/>
          <w:szCs w:val="28"/>
        </w:rPr>
        <w:t xml:space="preserve"> на исполнение долгосрочных и целевых программ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000B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sub_5000" w:history="1">
        <w:r w:rsidRPr="00333AD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приложению 5</w:t>
        </w:r>
      </w:hyperlink>
      <w:r w:rsidRPr="002000B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00B8">
        <w:rPr>
          <w:rFonts w:ascii="Times New Roman" w:hAnsi="Times New Roman" w:cs="Times New Roman"/>
          <w:sz w:val="28"/>
          <w:szCs w:val="28"/>
        </w:rPr>
        <w:t>;</w:t>
      </w: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000B8">
        <w:rPr>
          <w:rFonts w:ascii="Times New Roman" w:hAnsi="Times New Roman" w:cs="Times New Roman"/>
          <w:sz w:val="28"/>
          <w:szCs w:val="28"/>
        </w:rPr>
        <w:t xml:space="preserve">6)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000B8">
        <w:rPr>
          <w:rFonts w:ascii="Times New Roman" w:hAnsi="Times New Roman" w:cs="Times New Roman"/>
          <w:sz w:val="28"/>
          <w:szCs w:val="28"/>
        </w:rPr>
        <w:t>по кодам классификации источников финансирования дефицитов бюджетов за 201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2000B8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hyperlink w:anchor="sub_6000" w:history="1">
        <w:r w:rsidRPr="00333AD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приложению 6</w:t>
        </w:r>
      </w:hyperlink>
      <w:r w:rsidRPr="002000B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00B8">
        <w:rPr>
          <w:rFonts w:ascii="Times New Roman" w:hAnsi="Times New Roman" w:cs="Times New Roman"/>
          <w:sz w:val="28"/>
          <w:szCs w:val="28"/>
        </w:rPr>
        <w:t>;</w:t>
      </w: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000B8">
        <w:rPr>
          <w:rFonts w:ascii="Times New Roman" w:hAnsi="Times New Roman" w:cs="Times New Roman"/>
          <w:sz w:val="28"/>
          <w:szCs w:val="28"/>
        </w:rPr>
        <w:t xml:space="preserve">7) 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000B8">
        <w:rPr>
          <w:rFonts w:ascii="Times New Roman" w:hAnsi="Times New Roman" w:cs="Times New Roman"/>
          <w:sz w:val="28"/>
          <w:szCs w:val="28"/>
        </w:rPr>
        <w:t>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000B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sub_7000" w:history="1">
        <w:r w:rsidRPr="00333AD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приложению 7</w:t>
        </w:r>
      </w:hyperlink>
      <w:r w:rsidRPr="002000B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00B8">
        <w:rPr>
          <w:rFonts w:ascii="Times New Roman" w:hAnsi="Times New Roman" w:cs="Times New Roman"/>
          <w:sz w:val="28"/>
          <w:szCs w:val="28"/>
        </w:rPr>
        <w:t>.</w:t>
      </w: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Pr="002515C7" w:rsidRDefault="00B470C3" w:rsidP="002000B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sub_2"/>
      <w:r w:rsidRPr="002515C7">
        <w:rPr>
          <w:rFonts w:ascii="Times New Roman" w:hAnsi="Times New Roman" w:cs="Times New Roman"/>
          <w:bCs/>
          <w:sz w:val="28"/>
          <w:szCs w:val="28"/>
        </w:rPr>
        <w:t>Статья 2</w:t>
      </w:r>
    </w:p>
    <w:bookmarkEnd w:id="1"/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000B8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200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2000B8">
        <w:rPr>
          <w:rFonts w:ascii="Times New Roman" w:hAnsi="Times New Roman" w:cs="Times New Roman"/>
          <w:sz w:val="28"/>
          <w:szCs w:val="28"/>
        </w:rPr>
        <w:t xml:space="preserve"> вступает в силу на следующий день после дня его </w:t>
      </w:r>
      <w:hyperlink r:id="rId8" w:history="1">
        <w:r w:rsidRPr="00333AD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официального </w:t>
        </w:r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обнародовани</w:t>
        </w:r>
        <w:r w:rsidRPr="00333AD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я</w:t>
        </w:r>
      </w:hyperlink>
      <w:r w:rsidRPr="002000B8">
        <w:rPr>
          <w:rFonts w:ascii="Times New Roman" w:hAnsi="Times New Roman" w:cs="Times New Roman"/>
          <w:sz w:val="28"/>
          <w:szCs w:val="28"/>
        </w:rPr>
        <w:t>.</w:t>
      </w: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Новопетровского сельского</w:t>
      </w: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Павловского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С.В. Щеголихин</w:t>
      </w: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Pr="002000B8" w:rsidRDefault="00B470C3" w:rsidP="002000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Pr="002000B8" w:rsidRDefault="00B470C3" w:rsidP="002000B8">
      <w:pPr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B470C3" w:rsidRPr="002000B8" w:rsidSect="00674886">
          <w:pgSz w:w="11900" w:h="16800"/>
          <w:pgMar w:top="1134" w:right="567" w:bottom="1134" w:left="1701" w:header="720" w:footer="720" w:gutter="0"/>
          <w:cols w:space="720"/>
          <w:noEndnote/>
        </w:sectPr>
      </w:pPr>
    </w:p>
    <w:p w:rsidR="00B470C3" w:rsidRPr="00333AD8" w:rsidRDefault="00B470C3" w:rsidP="002000B8">
      <w:pPr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0"/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                                                                                                                                   ПРИЛОЖЕНИЕ 1</w:t>
      </w:r>
    </w:p>
    <w:bookmarkEnd w:id="2"/>
    <w:p w:rsidR="00B470C3" w:rsidRPr="00333AD8" w:rsidRDefault="00B470C3" w:rsidP="002000B8">
      <w:pPr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к решению Совета</w:t>
      </w:r>
    </w:p>
    <w:p w:rsidR="00B470C3" w:rsidRDefault="00B470C3" w:rsidP="002000B8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>Новопетровского сельского поселения</w:t>
      </w:r>
    </w:p>
    <w:p w:rsidR="00B470C3" w:rsidRDefault="00B470C3" w:rsidP="002000B8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Павловского района</w:t>
      </w:r>
    </w:p>
    <w:p w:rsidR="00B470C3" w:rsidRDefault="00B470C3" w:rsidP="002000B8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от 18.05.2017 № 40/108</w:t>
      </w:r>
    </w:p>
    <w:p w:rsidR="00B470C3" w:rsidRDefault="00B470C3" w:rsidP="002000B8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  <w:bookmarkStart w:id="3" w:name="_GoBack"/>
      <w:bookmarkEnd w:id="3"/>
    </w:p>
    <w:p w:rsidR="00B470C3" w:rsidRDefault="00B470C3" w:rsidP="002000B8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Pr="00333AD8" w:rsidRDefault="00B470C3" w:rsidP="002000B8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1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513"/>
        <w:gridCol w:w="1985"/>
        <w:gridCol w:w="2835"/>
        <w:gridCol w:w="1847"/>
      </w:tblGrid>
      <w:tr w:rsidR="00B470C3" w:rsidRPr="00333AD8">
        <w:tc>
          <w:tcPr>
            <w:tcW w:w="141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Pr="00333AD8" w:rsidRDefault="00B470C3" w:rsidP="00333A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AD8">
              <w:rPr>
                <w:rFonts w:ascii="Times New Roman" w:hAnsi="Times New Roman" w:cs="Times New Roman"/>
                <w:sz w:val="28"/>
                <w:szCs w:val="28"/>
              </w:rPr>
              <w:t>ДОХОДЫ</w:t>
            </w:r>
          </w:p>
          <w:p w:rsidR="00B470C3" w:rsidRPr="00333AD8" w:rsidRDefault="00B470C3" w:rsidP="00333A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AD8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Новопетровского сельского поселения Павловского района </w:t>
            </w:r>
            <w:r w:rsidRPr="00333AD8">
              <w:rPr>
                <w:rFonts w:ascii="Times New Roman" w:hAnsi="Times New Roman" w:cs="Times New Roman"/>
                <w:sz w:val="28"/>
                <w:szCs w:val="28"/>
              </w:rPr>
              <w:t>по кодам классификации доходов бюджетов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33AD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470C3" w:rsidRPr="00333AD8" w:rsidRDefault="00B470C3" w:rsidP="00333A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0C3" w:rsidRPr="00333AD8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333AD8">
              <w:rPr>
                <w:rStyle w:val="a"/>
                <w:rFonts w:ascii="Times New Roman" w:hAnsi="Times New Roman" w:cs="Times New Roman"/>
                <w:b w:val="0"/>
                <w:sz w:val="28"/>
                <w:szCs w:val="28"/>
              </w:rPr>
              <w:t>(тыс. рублей)</w:t>
            </w:r>
          </w:p>
        </w:tc>
      </w:tr>
      <w:tr w:rsidR="00B470C3" w:rsidRPr="002000B8" w:rsidTr="008E387A">
        <w:tc>
          <w:tcPr>
            <w:tcW w:w="7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3056E0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795AE4">
              <w:rPr>
                <w:rFonts w:ascii="Times New Roman" w:hAnsi="Times New Roman" w:cs="Times New Roman"/>
                <w:b w:val="0"/>
                <w:bCs w:val="0"/>
              </w:rPr>
              <w:t>Наименование показателя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3056E0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795AE4">
              <w:rPr>
                <w:rFonts w:ascii="Times New Roman" w:hAnsi="Times New Roman" w:cs="Times New Roman"/>
                <w:b w:val="0"/>
                <w:bCs w:val="0"/>
              </w:rPr>
              <w:t>Код бюджетной классификации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0574C7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795AE4">
              <w:rPr>
                <w:rFonts w:ascii="Times New Roman" w:hAnsi="Times New Roman" w:cs="Times New Roman"/>
                <w:b w:val="0"/>
                <w:bCs w:val="0"/>
              </w:rPr>
              <w:t>Кассовое исполнение за 201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6 </w:t>
            </w:r>
            <w:r w:rsidRPr="00795AE4">
              <w:rPr>
                <w:rFonts w:ascii="Times New Roman" w:hAnsi="Times New Roman" w:cs="Times New Roman"/>
                <w:b w:val="0"/>
                <w:bCs w:val="0"/>
              </w:rPr>
              <w:t>год</w:t>
            </w:r>
          </w:p>
        </w:tc>
      </w:tr>
      <w:tr w:rsidR="00B470C3" w:rsidRPr="002000B8" w:rsidTr="005D1D80">
        <w:tc>
          <w:tcPr>
            <w:tcW w:w="7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602E18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795AE4">
              <w:rPr>
                <w:rFonts w:ascii="Times New Roman" w:hAnsi="Times New Roman" w:cs="Times New Roman"/>
                <w:b w:val="0"/>
                <w:bCs w:val="0"/>
              </w:rPr>
              <w:t>администратора поступлений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795AE4">
              <w:rPr>
                <w:rFonts w:ascii="Times New Roman" w:hAnsi="Times New Roman" w:cs="Times New Roman"/>
                <w:b w:val="0"/>
                <w:bCs w:val="0"/>
              </w:rPr>
              <w:t>доходов бюджета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поселения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</w:tr>
      <w:tr w:rsidR="00B470C3" w:rsidRPr="002000B8" w:rsidTr="005D1D80">
        <w:trPr>
          <w:trHeight w:val="410"/>
        </w:trPr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C613E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C613E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C613E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C613E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4</w:t>
            </w:r>
          </w:p>
        </w:tc>
      </w:tr>
      <w:tr w:rsidR="00B470C3" w:rsidRPr="002000B8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</w:tr>
      <w:tr w:rsidR="00B470C3" w:rsidRPr="00795AE4" w:rsidTr="005D1D80">
        <w:trPr>
          <w:trHeight w:val="345"/>
        </w:trPr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795AE4">
              <w:rPr>
                <w:rStyle w:val="a"/>
                <w:rFonts w:ascii="Times New Roman" w:hAnsi="Times New Roman" w:cs="Times New Roman"/>
                <w:b w:val="0"/>
                <w:sz w:val="24"/>
              </w:rPr>
              <w:t>Доходы,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333AD8">
            <w:pPr>
              <w:pStyle w:val="aff2"/>
              <w:ind w:hanging="549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7171,7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4C2AE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Федеральное казначейство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4C2AE4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C2AE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1635,2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4C2AE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4C2AE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C2AE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559,0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4C2AE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4C2AE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C2AE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4C2AE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4C2AE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1 03 02250 01 0000 110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C2AE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1150,5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4C2AE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4C2AE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C2AE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-82,8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795AE4">
              <w:rPr>
                <w:rStyle w:val="a"/>
                <w:rFonts w:ascii="Times New Roman" w:hAnsi="Times New Roman" w:cs="Times New Roman"/>
                <w:b w:val="0"/>
                <w:sz w:val="24"/>
              </w:rPr>
              <w:t>Федеральная налоговая служба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795AE4">
              <w:rPr>
                <w:rFonts w:ascii="Times New Roman" w:hAnsi="Times New Roman" w:cs="Times New Roman"/>
                <w:b w:val="0"/>
                <w:bCs w:val="0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0574C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3834,2</w:t>
            </w:r>
          </w:p>
        </w:tc>
      </w:tr>
      <w:tr w:rsidR="00B470C3" w:rsidRPr="00795AE4" w:rsidTr="005D1D80">
        <w:trPr>
          <w:trHeight w:val="1224"/>
        </w:trPr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6C3208">
            <w:pPr>
              <w:pStyle w:val="affc"/>
              <w:jc w:val="both"/>
            </w:pPr>
            <w:r w:rsidRPr="00795AE4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1633,2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1E0705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Налог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AE4">
              <w:rPr>
                <w:rFonts w:ascii="Times New Roman" w:hAnsi="Times New Roman" w:cs="Times New Roman"/>
              </w:rPr>
              <w:t>на доходы физических лиц с доходов, полученных</w:t>
            </w:r>
            <w:r>
              <w:rPr>
                <w:rFonts w:ascii="Times New Roman" w:hAnsi="Times New Roman" w:cs="Times New Roman"/>
              </w:rPr>
              <w:t xml:space="preserve">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1 01 02020 01 0000 110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0B4EC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физическими лицами, </w:t>
            </w:r>
            <w:r>
              <w:rPr>
                <w:rFonts w:ascii="Times New Roman" w:hAnsi="Times New Roman" w:cs="Times New Roman"/>
              </w:rPr>
              <w:t>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1 01 02030 01 0000 110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 xml:space="preserve">Единый сельскохозяйственный налог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0574C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339,1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Единый сельскохозяйственный налог</w:t>
            </w:r>
            <w:r>
              <w:rPr>
                <w:rFonts w:ascii="Times New Roman" w:hAnsi="Times New Roman" w:cs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1 05 03020 01 0000 110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расположенные в границах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208,3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7303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Земельный налог</w:t>
            </w:r>
            <w:r>
              <w:rPr>
                <w:rFonts w:ascii="Times New Roman" w:hAnsi="Times New Roman" w:cs="Times New Roman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73038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1 06 060</w:t>
            </w:r>
            <w:r>
              <w:rPr>
                <w:rFonts w:ascii="Times New Roman" w:hAnsi="Times New Roman" w:cs="Times New Roman"/>
              </w:rPr>
              <w:t>3</w:t>
            </w:r>
            <w:r w:rsidRPr="00795AE4">
              <w:rPr>
                <w:rFonts w:ascii="Times New Roman" w:hAnsi="Times New Roman" w:cs="Times New Roman"/>
              </w:rPr>
              <w:t>3 10 0000 110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273038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Земельный налог</w:t>
            </w:r>
            <w:r>
              <w:rPr>
                <w:rFonts w:ascii="Times New Roman" w:hAnsi="Times New Roman" w:cs="Times New Roman"/>
              </w:rPr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6C3208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1 06 060</w:t>
            </w:r>
            <w:r>
              <w:rPr>
                <w:rFonts w:ascii="Times New Roman" w:hAnsi="Times New Roman" w:cs="Times New Roman"/>
              </w:rPr>
              <w:t>4</w:t>
            </w:r>
            <w:r w:rsidRPr="00795AE4">
              <w:rPr>
                <w:rFonts w:ascii="Times New Roman" w:hAnsi="Times New Roman" w:cs="Times New Roman"/>
              </w:rPr>
              <w:t>3 10 0000 110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1617,9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 xml:space="preserve">Администрация Новопетровского сельского поселения Павловского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BC61C2" w:rsidRDefault="00B470C3" w:rsidP="008161E0">
            <w:pPr>
              <w:pStyle w:val="af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1702,3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6C320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неналоговые доходы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1 17 05050 10 0000 180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6C320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B470C3" w:rsidRPr="00795AE4" w:rsidTr="005D1D80">
        <w:trPr>
          <w:trHeight w:val="575"/>
        </w:trPr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Дотации бюджетам поселений на выравнивание бюджетной обеспеченности</w:t>
            </w:r>
          </w:p>
          <w:p w:rsidR="00B470C3" w:rsidRPr="00795AE4" w:rsidRDefault="00B470C3" w:rsidP="00816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992</w:t>
            </w:r>
          </w:p>
          <w:p w:rsidR="00B470C3" w:rsidRPr="00795AE4" w:rsidRDefault="00B470C3" w:rsidP="008E3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0C3" w:rsidRPr="00795AE4" w:rsidRDefault="00B470C3" w:rsidP="008E3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2 02 01001 10 0000 151</w:t>
            </w:r>
          </w:p>
          <w:p w:rsidR="00B470C3" w:rsidRPr="00795AE4" w:rsidRDefault="00B470C3" w:rsidP="00816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0C3" w:rsidRPr="00795AE4" w:rsidRDefault="00B470C3" w:rsidP="00816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947,1</w:t>
            </w:r>
          </w:p>
          <w:p w:rsidR="00B470C3" w:rsidRPr="00795AE4" w:rsidRDefault="00B470C3" w:rsidP="008161E0">
            <w:pPr>
              <w:rPr>
                <w:sz w:val="24"/>
                <w:szCs w:val="24"/>
              </w:rPr>
            </w:pPr>
          </w:p>
          <w:p w:rsidR="00B470C3" w:rsidRPr="00795AE4" w:rsidRDefault="00B470C3" w:rsidP="00816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Прочие субсидии бюджетам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2 02 02999 10 0000 151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556,3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2 02 03015 10 0000 151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2 02 03024 10 0000 151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6C3208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,8</w:t>
            </w:r>
          </w:p>
        </w:tc>
      </w:tr>
      <w:tr w:rsidR="00B470C3" w:rsidRPr="00795AE4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 w:rsidRPr="000574C7">
              <w:rPr>
                <w:rFonts w:ascii="Times New Roman" w:hAnsi="Times New Roman" w:cs="Times New Roman"/>
                <w:color w:val="000000"/>
                <w:lang w:eastAsia="ar-SA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</w:t>
            </w:r>
            <w:r w:rsidRPr="000574C7">
              <w:rPr>
                <w:rFonts w:ascii="Times New Roman" w:hAnsi="Times New Roman" w:cs="Times New Roman"/>
                <w:lang w:eastAsia="ar-SA"/>
              </w:rPr>
              <w:t xml:space="preserve"> сельских</w:t>
            </w:r>
            <w:r w:rsidRPr="000574C7">
              <w:rPr>
                <w:rFonts w:ascii="Times New Roman" w:hAnsi="Times New Roman" w:cs="Times New Roman"/>
                <w:color w:val="000000"/>
                <w:lang w:eastAsia="ar-SA"/>
              </w:rPr>
              <w:t xml:space="preserve">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161E0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2 07 05010 10 0000 180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795AE4" w:rsidRDefault="00B470C3" w:rsidP="006C320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</w:tr>
      <w:tr w:rsidR="00B470C3" w:rsidRPr="00BC61C2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BC61C2" w:rsidRDefault="00B470C3" w:rsidP="008161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1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поселений</w:t>
            </w:r>
          </w:p>
          <w:p w:rsidR="00B470C3" w:rsidRPr="00BC61C2" w:rsidRDefault="00B470C3" w:rsidP="008161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BC61C2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61C2">
              <w:rPr>
                <w:rFonts w:ascii="Times New Roman" w:hAnsi="Times New Roman" w:cs="Times New Roman"/>
                <w:color w:val="000000"/>
              </w:rPr>
              <w:t>992</w:t>
            </w:r>
          </w:p>
          <w:p w:rsidR="00B470C3" w:rsidRPr="00BC61C2" w:rsidRDefault="00B470C3" w:rsidP="008E38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BC61C2" w:rsidRDefault="00B470C3" w:rsidP="008161E0">
            <w:pPr>
              <w:pStyle w:val="aff2"/>
              <w:rPr>
                <w:rFonts w:ascii="Times New Roman" w:hAnsi="Times New Roman" w:cs="Times New Roman"/>
                <w:color w:val="000000"/>
              </w:rPr>
            </w:pPr>
            <w:r w:rsidRPr="00BC61C2">
              <w:rPr>
                <w:rFonts w:ascii="Times New Roman" w:hAnsi="Times New Roman" w:cs="Times New Roman"/>
                <w:color w:val="000000"/>
              </w:rPr>
              <w:t>2 07 050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BC61C2">
              <w:rPr>
                <w:rFonts w:ascii="Times New Roman" w:hAnsi="Times New Roman" w:cs="Times New Roman"/>
                <w:color w:val="000000"/>
              </w:rPr>
              <w:t>0 10 0000 180</w:t>
            </w:r>
          </w:p>
          <w:p w:rsidR="00B470C3" w:rsidRPr="00BC61C2" w:rsidRDefault="00B470C3" w:rsidP="008161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BC61C2" w:rsidRDefault="00B470C3" w:rsidP="000271AA">
            <w:pPr>
              <w:pStyle w:val="af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68,2</w:t>
            </w:r>
          </w:p>
        </w:tc>
      </w:tr>
      <w:tr w:rsidR="00B470C3" w:rsidRPr="00BC61C2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BC61C2" w:rsidRDefault="00B470C3" w:rsidP="008161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BC61C2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BC61C2" w:rsidRDefault="00B470C3" w:rsidP="008161E0">
            <w:pPr>
              <w:pStyle w:val="af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2 18 05010 10 0000 151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0271AA">
            <w:pPr>
              <w:pStyle w:val="af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1,9</w:t>
            </w:r>
          </w:p>
        </w:tc>
      </w:tr>
      <w:tr w:rsidR="00B470C3" w:rsidRPr="00BC61C2" w:rsidTr="005D1D80"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8161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8161E0">
            <w:pPr>
              <w:pStyle w:val="af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2 19 05000 10 0000 151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0271AA">
            <w:pPr>
              <w:pStyle w:val="af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-10,3</w:t>
            </w:r>
          </w:p>
        </w:tc>
      </w:tr>
    </w:tbl>
    <w:p w:rsidR="00B470C3" w:rsidRDefault="00B470C3" w:rsidP="00E5063C">
      <w:pPr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5063C">
      <w:pPr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5063C">
      <w:pPr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Pr="002000B8" w:rsidRDefault="00B470C3" w:rsidP="00E5063C">
      <w:pPr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Новопетровского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С.В. Щеголихин</w:t>
      </w:r>
    </w:p>
    <w:p w:rsidR="00B470C3" w:rsidRDefault="00B470C3" w:rsidP="002000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107E5C">
      <w:pPr>
        <w:ind w:right="762"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Pr="00333AD8" w:rsidRDefault="00B470C3" w:rsidP="00107E5C">
      <w:pPr>
        <w:ind w:right="762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ПРИЛОЖЕНИЕ 2</w:t>
      </w:r>
    </w:p>
    <w:p w:rsidR="00B470C3" w:rsidRPr="00333AD8" w:rsidRDefault="00B470C3" w:rsidP="00107E5C">
      <w:pPr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к решению Совета</w:t>
      </w:r>
    </w:p>
    <w:p w:rsidR="00B470C3" w:rsidRDefault="00B470C3" w:rsidP="00107E5C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>Новопетровского сельского поселения</w:t>
      </w:r>
    </w:p>
    <w:p w:rsidR="00B470C3" w:rsidRDefault="00B470C3" w:rsidP="00107E5C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Павловского района</w:t>
      </w:r>
    </w:p>
    <w:p w:rsidR="00B470C3" w:rsidRDefault="00B470C3" w:rsidP="00107E5C">
      <w:pPr>
        <w:ind w:firstLine="720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от__________ №_____</w:t>
      </w:r>
    </w:p>
    <w:p w:rsidR="00B470C3" w:rsidRDefault="00B470C3" w:rsidP="00107E5C">
      <w:pPr>
        <w:ind w:firstLine="720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107E5C">
      <w:pPr>
        <w:ind w:firstLine="720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"/>
        <w:gridCol w:w="1701"/>
        <w:gridCol w:w="4393"/>
        <w:gridCol w:w="2692"/>
        <w:gridCol w:w="1983"/>
        <w:gridCol w:w="1700"/>
        <w:gridCol w:w="1700"/>
      </w:tblGrid>
      <w:tr w:rsidR="00B470C3" w:rsidRPr="002000B8" w:rsidTr="008E387A"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Pr="00107E5C" w:rsidRDefault="00B470C3" w:rsidP="00107E5C">
            <w:pPr>
              <w:pStyle w:val="Heading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Pr="00107E5C" w:rsidRDefault="00B470C3" w:rsidP="00107E5C">
            <w:pPr>
              <w:pStyle w:val="Heading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07E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ДОХОДЫ                                                                                                                                                                                       бюджета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Новопетровского</w:t>
            </w:r>
            <w:r w:rsidRPr="00107E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сельского поселения по кодам видов доходов, подвидов доходов, классификации операций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107E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сектора государственного управления, относящихся к доходам бюджета поселения за 201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  <w:r w:rsidRPr="00107E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</w:t>
            </w:r>
          </w:p>
          <w:p w:rsidR="00B470C3" w:rsidRPr="00107E5C" w:rsidRDefault="00B470C3" w:rsidP="00554C30">
            <w:pPr>
              <w:pStyle w:val="aff2"/>
              <w:tabs>
                <w:tab w:val="left" w:pos="1000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7E5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07E5C">
              <w:rPr>
                <w:rStyle w:val="a"/>
                <w:rFonts w:ascii="Times New Roman" w:hAnsi="Times New Roman" w:cs="Times New Roman"/>
                <w:b w:val="0"/>
                <w:sz w:val="28"/>
                <w:szCs w:val="28"/>
              </w:rPr>
              <w:t>(тыс. рублей)</w:t>
            </w:r>
          </w:p>
        </w:tc>
      </w:tr>
      <w:tr w:rsidR="00B470C3" w:rsidRPr="00FD5BCC" w:rsidTr="008E387A">
        <w:trPr>
          <w:trHeight w:val="2292"/>
        </w:trPr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107E5C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FD5BCC">
              <w:rPr>
                <w:rFonts w:ascii="Times New Roman" w:hAnsi="Times New Roman" w:cs="Times New Roman"/>
                <w:b w:val="0"/>
                <w:bCs w:val="0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107E5C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FD5BCC">
              <w:rPr>
                <w:rFonts w:ascii="Times New Roman" w:hAnsi="Times New Roman" w:cs="Times New Roman"/>
                <w:b w:val="0"/>
                <w:bCs w:val="0"/>
              </w:rPr>
              <w:t>Код бюджетной классификации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BC61C2" w:rsidRDefault="00B470C3" w:rsidP="00D67AE0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FD5BCC">
              <w:rPr>
                <w:rFonts w:ascii="Times New Roman" w:hAnsi="Times New Roman" w:cs="Times New Roman"/>
                <w:b w:val="0"/>
                <w:bCs w:val="0"/>
              </w:rPr>
              <w:t xml:space="preserve">Бюджет, утвержденный решением Совета Новопетровского сельского поселения Павловского района от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21</w:t>
            </w:r>
            <w:r w:rsidRPr="00BC61C2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.12.201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</w:t>
            </w:r>
          </w:p>
          <w:p w:rsidR="00B470C3" w:rsidRPr="00FD5BCC" w:rsidRDefault="00B470C3" w:rsidP="000574C7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BC61C2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№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20/45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0574C7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Уточненные бюджетные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0574C7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FD5BCC">
              <w:rPr>
                <w:rFonts w:ascii="Times New Roman" w:hAnsi="Times New Roman" w:cs="Times New Roman"/>
                <w:b w:val="0"/>
                <w:bCs w:val="0"/>
              </w:rPr>
              <w:t>Кассовое исполнение за 201</w:t>
            </w:r>
            <w:r>
              <w:rPr>
                <w:rFonts w:ascii="Times New Roman" w:hAnsi="Times New Roman" w:cs="Times New Roman"/>
                <w:b w:val="0"/>
                <w:bCs w:val="0"/>
              </w:rPr>
              <w:t>6</w:t>
            </w:r>
            <w:r w:rsidRPr="00FD5BCC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5063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5063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5063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5063C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E5063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4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D5BCC">
              <w:rPr>
                <w:rStyle w:val="a"/>
                <w:rFonts w:ascii="Times New Roman" w:hAnsi="Times New Roman" w:cs="Times New Roman"/>
                <w:b w:val="0"/>
                <w:sz w:val="24"/>
              </w:rPr>
              <w:t>Доходы, 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7171,7</w:t>
            </w:r>
          </w:p>
        </w:tc>
      </w:tr>
      <w:tr w:rsidR="00B470C3" w:rsidRPr="00FD5BCC" w:rsidTr="008E387A">
        <w:trPr>
          <w:trHeight w:val="360"/>
        </w:trPr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D5BCC">
              <w:rPr>
                <w:rStyle w:val="a"/>
                <w:rFonts w:ascii="Times New Roman" w:hAnsi="Times New Roman" w:cs="Times New Roman"/>
                <w:b w:val="0"/>
                <w:sz w:val="24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FD5BCC">
              <w:rPr>
                <w:rFonts w:ascii="Times New Roman" w:hAnsi="Times New Roman" w:cs="Times New Roman"/>
                <w:b w:val="0"/>
                <w:bCs w:val="0"/>
              </w:rPr>
              <w:t>1 00 00000 00 0000 000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4605,2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5303,6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23FC5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5479,0</w:t>
            </w:r>
          </w:p>
        </w:tc>
      </w:tr>
      <w:tr w:rsidR="00B470C3" w:rsidRPr="00FD5BCC" w:rsidTr="008E387A">
        <w:trPr>
          <w:trHeight w:val="360"/>
        </w:trPr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sz w:val="24"/>
              </w:rPr>
              <w:t>Налоги на прибыль,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1 01 00000 00 0000 000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1625,6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1648,3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896ACB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23FC5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1648,3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896ACB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D76C03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D76C03" w:rsidRDefault="00B470C3" w:rsidP="00D76C03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1633,2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Налог на доходы физических лиц с доходов, полученных</w:t>
            </w:r>
            <w:r>
              <w:rPr>
                <w:rFonts w:ascii="Times New Roman" w:hAnsi="Times New Roman" w:cs="Times New Roman"/>
              </w:rPr>
              <w:t xml:space="preserve">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1 01 02020 01 0000 110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896ACB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D76C03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D76C03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0574C7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физическими лицами в соответствии со </w:t>
            </w:r>
            <w:r>
              <w:rPr>
                <w:rFonts w:ascii="Times New Roman" w:hAnsi="Times New Roman" w:cs="Times New Roman"/>
              </w:rPr>
              <w:t xml:space="preserve">статьей </w:t>
            </w:r>
            <w:r w:rsidRPr="00FD5BCC">
              <w:rPr>
                <w:rFonts w:ascii="Times New Roman" w:hAnsi="Times New Roman" w:cs="Times New Roman"/>
              </w:rPr>
              <w:t>228 Налогового кодекса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1 01 02030 01 0000 110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D67AE0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CE4613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1635,2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1 03 02000 01 0000 110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23FC5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1635,2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559,0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1 03 02250 01 0000 110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1150,5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дефференцированных нормативов отчислений в местные бюджеты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-82,8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D5BCC">
              <w:rPr>
                <w:rStyle w:val="a"/>
                <w:rFonts w:ascii="Times New Roman" w:hAnsi="Times New Roman" w:cs="Times New Roman"/>
                <w:b w:val="0"/>
                <w:sz w:val="24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FD5BCC">
              <w:rPr>
                <w:rFonts w:ascii="Times New Roman" w:hAnsi="Times New Roman" w:cs="Times New Roman"/>
                <w:b w:val="0"/>
                <w:bCs w:val="0"/>
              </w:rPr>
              <w:t>1 05 00000 00 0000 000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96FB5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235</w:t>
            </w:r>
            <w:r w:rsidRPr="00496FB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23FC5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339,1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339,1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44415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339,1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Единый сельскохозяйственный налог</w:t>
            </w:r>
            <w:r>
              <w:rPr>
                <w:rFonts w:ascii="Times New Roman" w:hAnsi="Times New Roman" w:cs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1 05 03020 01 0000 110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44415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470C3" w:rsidRPr="00FD5BCC" w:rsidTr="008E387A">
        <w:trPr>
          <w:trHeight w:val="276"/>
        </w:trPr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FD5BCC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Налоги на имущество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FD5BCC">
              <w:rPr>
                <w:rFonts w:ascii="Times New Roman" w:hAnsi="Times New Roman" w:cs="Times New Roman"/>
                <w:b w:val="0"/>
                <w:bCs w:val="0"/>
              </w:rPr>
              <w:t>1 06 00000 00 0000 000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E0705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1835,4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23FC5" w:rsidRDefault="00B470C3" w:rsidP="002000B8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1846,8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A3B1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B646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208,3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расположенные в границах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A3B1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B646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208,3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0A246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B646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1638,5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19497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Земельный налог</w:t>
            </w:r>
            <w:r>
              <w:rPr>
                <w:rFonts w:ascii="Times New Roman" w:hAnsi="Times New Roman" w:cs="Times New Roman"/>
              </w:rPr>
              <w:t xml:space="preserve"> с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1 06 060</w:t>
            </w:r>
            <w:r>
              <w:rPr>
                <w:rFonts w:ascii="Times New Roman" w:hAnsi="Times New Roman" w:cs="Times New Roman"/>
              </w:rPr>
              <w:t>3</w:t>
            </w:r>
            <w:r w:rsidRPr="00FD5BCC">
              <w:rPr>
                <w:rFonts w:ascii="Times New Roman" w:hAnsi="Times New Roman" w:cs="Times New Roman"/>
              </w:rPr>
              <w:t>0 00 0000 110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896ACB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07F0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307F0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</w:tr>
      <w:tr w:rsidR="00B470C3" w:rsidRPr="00FD5BCC" w:rsidTr="008E387A">
        <w:trPr>
          <w:trHeight w:val="619"/>
        </w:trPr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rPr>
                <w:sz w:val="24"/>
                <w:szCs w:val="24"/>
              </w:rPr>
            </w:pPr>
            <w:r w:rsidRPr="00795AE4">
              <w:rPr>
                <w:rFonts w:ascii="Times New Roman" w:hAnsi="Times New Roman" w:cs="Times New Roman"/>
              </w:rPr>
              <w:t>Земельный налог</w:t>
            </w:r>
            <w:r>
              <w:rPr>
                <w:rFonts w:ascii="Times New Roman" w:hAnsi="Times New Roman" w:cs="Times New Roman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1 06 060</w:t>
            </w:r>
            <w:r>
              <w:rPr>
                <w:rFonts w:ascii="Times New Roman" w:hAnsi="Times New Roman" w:cs="Times New Roman"/>
              </w:rPr>
              <w:t>33</w:t>
            </w:r>
            <w:r w:rsidRPr="00FD5BCC">
              <w:rPr>
                <w:rFonts w:ascii="Times New Roman" w:hAnsi="Times New Roman" w:cs="Times New Roman"/>
              </w:rPr>
              <w:t xml:space="preserve"> 10 0000 110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896ACB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07F0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307F0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194978">
            <w:pPr>
              <w:pStyle w:val="aff2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Земельный налог</w:t>
            </w:r>
            <w:r>
              <w:rPr>
                <w:rFonts w:ascii="Times New Roman" w:hAnsi="Times New Roman" w:cs="Times New Roman"/>
              </w:rPr>
              <w:t xml:space="preserve"> с физических лиц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1 06 060</w:t>
            </w:r>
            <w:r>
              <w:rPr>
                <w:rFonts w:ascii="Times New Roman" w:hAnsi="Times New Roman" w:cs="Times New Roman"/>
              </w:rPr>
              <w:t>4</w:t>
            </w:r>
            <w:r w:rsidRPr="00FD5BC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5BCC">
              <w:rPr>
                <w:rFonts w:ascii="Times New Roman" w:hAnsi="Times New Roman" w:cs="Times New Roman"/>
              </w:rPr>
              <w:t>00 0000 110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1617,9</w:t>
            </w:r>
          </w:p>
        </w:tc>
      </w:tr>
      <w:tr w:rsidR="00B470C3" w:rsidRPr="00FD5BCC" w:rsidTr="008E387A">
        <w:trPr>
          <w:trHeight w:val="495"/>
        </w:trPr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885F6A">
            <w:pPr>
              <w:pStyle w:val="aff2"/>
              <w:rPr>
                <w:rFonts w:ascii="Times New Roman" w:hAnsi="Times New Roman" w:cs="Times New Roman"/>
              </w:rPr>
            </w:pPr>
            <w:r w:rsidRPr="00795AE4">
              <w:rPr>
                <w:rFonts w:ascii="Times New Roman" w:hAnsi="Times New Roman" w:cs="Times New Roman"/>
              </w:rPr>
              <w:t>Земельный налог</w:t>
            </w:r>
            <w:r>
              <w:rPr>
                <w:rFonts w:ascii="Times New Roman" w:hAnsi="Times New Roman" w:cs="Times New Roman"/>
              </w:rPr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1 06 060</w:t>
            </w:r>
            <w:r>
              <w:rPr>
                <w:rFonts w:ascii="Times New Roman" w:hAnsi="Times New Roman" w:cs="Times New Roman"/>
              </w:rPr>
              <w:t>4</w:t>
            </w:r>
            <w:r w:rsidRPr="00FD5BCC">
              <w:rPr>
                <w:rFonts w:ascii="Times New Roman" w:hAnsi="Times New Roman" w:cs="Times New Roman"/>
              </w:rPr>
              <w:t>3 10 0000 110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44415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1617,9</w:t>
            </w:r>
          </w:p>
        </w:tc>
      </w:tr>
      <w:tr w:rsidR="00B470C3" w:rsidRPr="00FD5BCC" w:rsidTr="008E387A">
        <w:trPr>
          <w:trHeight w:val="495"/>
        </w:trPr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85F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4415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F198D">
            <w:pPr>
              <w:pStyle w:val="aff2"/>
              <w:tabs>
                <w:tab w:val="center" w:pos="81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F198D">
            <w:pPr>
              <w:pStyle w:val="aff2"/>
              <w:tabs>
                <w:tab w:val="center" w:pos="81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</w:tr>
      <w:tr w:rsidR="00B470C3" w:rsidRPr="00FD5BCC" w:rsidTr="008E387A">
        <w:trPr>
          <w:trHeight w:val="495"/>
        </w:trPr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5AE4" w:rsidRDefault="00B470C3" w:rsidP="00885F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полученные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1 11 05000 00 0000 120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4415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1 11 05030 00 0000 120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6350DE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6350DE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6350DE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181D38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1 17 05000 00 0000 000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6350DE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181D38">
              <w:rPr>
                <w:rFonts w:ascii="Times New Roman" w:hAnsi="Times New Roman" w:cs="Times New Roman"/>
              </w:rPr>
              <w:t>Прочие неналоговые доходы</w:t>
            </w:r>
            <w:r>
              <w:rPr>
                <w:rFonts w:ascii="Times New Roman" w:hAnsi="Times New Roman" w:cs="Times New Roman"/>
              </w:rPr>
              <w:t xml:space="preserve"> бюджетов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1 17 05050 10 0000 180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B470C3" w:rsidRPr="00FD5BCC" w:rsidTr="008E387A">
        <w:trPr>
          <w:trHeight w:val="409"/>
        </w:trPr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B646D">
            <w:pPr>
              <w:pStyle w:val="aff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D5BCC">
              <w:rPr>
                <w:rStyle w:val="a"/>
                <w:rFonts w:ascii="Times New Roman" w:hAnsi="Times New Roman" w:cs="Times New Roman"/>
                <w:b w:val="0"/>
                <w:sz w:val="24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FD5BCC">
              <w:rPr>
                <w:rFonts w:ascii="Times New Roman" w:hAnsi="Times New Roman" w:cs="Times New Roman"/>
                <w:b w:val="0"/>
                <w:bCs w:val="0"/>
              </w:rPr>
              <w:t>2 00 00000 00 0000 000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B646D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1027,2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D1ABD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1743,9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23FC5" w:rsidRDefault="00B470C3" w:rsidP="003D1ABD">
            <w:pPr>
              <w:pStyle w:val="af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1692,7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B646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1583,5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B646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2 02 01000 00 0000 151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947,1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B646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2 02 01001 00 0000 151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947,1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B646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2 02 01001 10 0000 151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EB646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947,1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2 02 02000 00 0000 151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556,3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2 02 02999 00 000</w:t>
            </w:r>
            <w:r>
              <w:rPr>
                <w:rFonts w:ascii="Times New Roman" w:hAnsi="Times New Roman" w:cs="Times New Roman"/>
              </w:rPr>
              <w:t>0</w:t>
            </w:r>
            <w:r w:rsidRPr="00FD5BCC">
              <w:rPr>
                <w:rFonts w:ascii="Times New Roman" w:hAnsi="Times New Roman" w:cs="Times New Roman"/>
              </w:rPr>
              <w:t xml:space="preserve">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556,3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Прочие субсидии бюджетам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2 02 02999 10 0000 151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556,3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2 02 03000 00 0000 151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2 02 03015 00 0000 151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B74E2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2 02 03015 10 0000 151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2 02 03024 00 0000 151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9A6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2 02 03024 10 0000 151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 xml:space="preserve">2 07 00000 00 0000 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117,6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Прочие безвозмездные поступления в бюджеты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2 07 05000 10 0000 180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117,6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181D38">
              <w:rPr>
                <w:rFonts w:ascii="Times New Roman" w:hAnsi="Times New Roman" w:cs="Times New Roman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2 07 05010 10 0000 180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0B3F72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Прочие безвозмездные поступления в бюджеты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D5BCC">
              <w:rPr>
                <w:rFonts w:ascii="Times New Roman" w:hAnsi="Times New Roman" w:cs="Times New Roman"/>
              </w:rPr>
              <w:t>2 07 050</w:t>
            </w:r>
            <w:r>
              <w:rPr>
                <w:rFonts w:ascii="Times New Roman" w:hAnsi="Times New Roman" w:cs="Times New Roman"/>
              </w:rPr>
              <w:t>3</w:t>
            </w:r>
            <w:r w:rsidRPr="00FD5BCC">
              <w:rPr>
                <w:rFonts w:ascii="Times New Roman" w:hAnsi="Times New Roman" w:cs="Times New Roman"/>
              </w:rPr>
              <w:t>0 10 0000 180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0B3F72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0B3F72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0B3F72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68,2</w:t>
            </w:r>
          </w:p>
        </w:tc>
      </w:tr>
      <w:tr w:rsidR="00B470C3" w:rsidRPr="00FD5BCC" w:rsidTr="008E387A"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D520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2 18 00000 00 0000 000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9A649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B470C3" w:rsidRPr="00FD5BCC" w:rsidTr="008E387A">
        <w:trPr>
          <w:gridBefore w:val="1"/>
        </w:trPr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D520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2 18 00000 00 0000 151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B470C3" w:rsidRPr="00FD5BCC" w:rsidTr="008E387A">
        <w:trPr>
          <w:gridBefore w:val="1"/>
        </w:trPr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D520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2 18 05000 10 0000 151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B470C3" w:rsidRPr="00FD5BCC" w:rsidTr="008E387A">
        <w:trPr>
          <w:gridBefore w:val="1"/>
        </w:trPr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307F0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2 18 05010 10 0000 151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D5BCC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B470C3" w:rsidRPr="00FD5BCC" w:rsidTr="008E387A">
        <w:trPr>
          <w:gridBefore w:val="1"/>
        </w:trPr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07F0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0574C7">
              <w:rPr>
                <w:rFonts w:ascii="Times New Roman" w:hAnsi="Times New Roman" w:cs="Times New Roman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2 19 00000 00 0000 000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-10,3</w:t>
            </w:r>
          </w:p>
        </w:tc>
      </w:tr>
      <w:tr w:rsidR="00B470C3" w:rsidRPr="00FD5BCC" w:rsidTr="008E387A">
        <w:trPr>
          <w:gridBefore w:val="1"/>
        </w:trPr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07F0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0574C7">
              <w:rPr>
                <w:rFonts w:ascii="Times New Roman" w:hAnsi="Times New Roman" w:cs="Times New Roman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BB6C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2 19 05000 10 0000 151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D520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-10,3</w:t>
            </w:r>
          </w:p>
        </w:tc>
      </w:tr>
    </w:tbl>
    <w:p w:rsidR="00B470C3" w:rsidRPr="00FD5BCC" w:rsidRDefault="00B470C3" w:rsidP="002000B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70C3" w:rsidRDefault="00B470C3" w:rsidP="00E506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506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506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Новопетровского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С.В. Щеголихин</w:t>
      </w:r>
    </w:p>
    <w:p w:rsidR="00B470C3" w:rsidRPr="002000B8" w:rsidRDefault="00B470C3" w:rsidP="00E5063C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2000B8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</w:p>
    <w:p w:rsidR="00B470C3" w:rsidRDefault="00B470C3" w:rsidP="002000B8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2000B8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2000B8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>ПРИЛОЖЕНИЕ 3</w:t>
      </w: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                к решению Совета</w:t>
      </w: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>Новопетровского сельского поселения</w:t>
      </w: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    Павловского района</w:t>
      </w:r>
    </w:p>
    <w:p w:rsidR="00B470C3" w:rsidRDefault="00B470C3" w:rsidP="005E7E19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от___________ №______</w:t>
      </w:r>
    </w:p>
    <w:p w:rsidR="00B470C3" w:rsidRPr="000A6E3F" w:rsidRDefault="00B470C3" w:rsidP="005E7E19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2000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Pr="000A6E3F" w:rsidRDefault="00B470C3" w:rsidP="002000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4"/>
        <w:gridCol w:w="5103"/>
        <w:gridCol w:w="709"/>
        <w:gridCol w:w="567"/>
        <w:gridCol w:w="567"/>
        <w:gridCol w:w="1559"/>
        <w:gridCol w:w="709"/>
        <w:gridCol w:w="1417"/>
        <w:gridCol w:w="1276"/>
        <w:gridCol w:w="1276"/>
        <w:gridCol w:w="1275"/>
      </w:tblGrid>
      <w:tr w:rsidR="00B470C3" w:rsidRPr="000A6E3F" w:rsidTr="003D1ABD">
        <w:tc>
          <w:tcPr>
            <w:tcW w:w="147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Pr="000A6E3F" w:rsidRDefault="00B470C3" w:rsidP="000A6E3F">
            <w:pPr>
              <w:pStyle w:val="Heading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РАСХОДЫ                                                                                                                                                                                                     </w:t>
            </w:r>
            <w:r w:rsidRPr="000A6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Новопетровского сельского поселения </w:t>
            </w:r>
            <w:r w:rsidRPr="000A6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 ведомственной структуре расходов бюджета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поселения</w:t>
            </w:r>
            <w:r w:rsidRPr="000A6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за 201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  <w:r w:rsidRPr="000A6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</w:t>
            </w:r>
          </w:p>
          <w:p w:rsidR="00B470C3" w:rsidRPr="000A6E3F" w:rsidRDefault="00B470C3" w:rsidP="00554C30">
            <w:pPr>
              <w:pStyle w:val="aff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6E3F">
              <w:rPr>
                <w:rStyle w:val="a"/>
                <w:rFonts w:ascii="Times New Roman" w:hAnsi="Times New Roman" w:cs="Times New Roman"/>
                <w:b w:val="0"/>
                <w:sz w:val="28"/>
                <w:szCs w:val="28"/>
              </w:rPr>
              <w:t>(тыс. рублей)</w:t>
            </w:r>
          </w:p>
        </w:tc>
      </w:tr>
      <w:tr w:rsidR="00B470C3" w:rsidRPr="000A6E3F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0A6E3F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6350DE">
              <w:rPr>
                <w:rFonts w:ascii="Times New Roman" w:hAnsi="Times New Roman" w:cs="Times New Roman"/>
                <w:b w:val="0"/>
                <w:bCs w:val="0"/>
              </w:rPr>
              <w:t>№</w:t>
            </w:r>
            <w:r w:rsidRPr="006350DE">
              <w:rPr>
                <w:rFonts w:ascii="Times New Roman" w:hAnsi="Times New Roman" w:cs="Times New Roman"/>
                <w:b w:val="0"/>
                <w:bCs w:val="0"/>
              </w:rPr>
              <w:br/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0A6E3F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6350DE">
              <w:rPr>
                <w:rFonts w:ascii="Times New Roman" w:hAnsi="Times New Roman" w:cs="Times New Roman"/>
                <w:b w:val="0"/>
                <w:bCs w:val="0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0A6E3F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6350DE">
              <w:rPr>
                <w:rFonts w:ascii="Times New Roman" w:hAnsi="Times New Roman" w:cs="Times New Roman"/>
                <w:b w:val="0"/>
                <w:bCs w:val="0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0A6E3F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6350DE">
              <w:rPr>
                <w:rFonts w:ascii="Times New Roman" w:hAnsi="Times New Roman" w:cs="Times New Roman"/>
                <w:b w:val="0"/>
                <w:bCs w:val="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0A6E3F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6350DE">
              <w:rPr>
                <w:rFonts w:ascii="Times New Roman" w:hAnsi="Times New Roman" w:cs="Times New Roman"/>
                <w:b w:val="0"/>
                <w:bCs w:val="0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0A6E3F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6350DE">
              <w:rPr>
                <w:rFonts w:ascii="Times New Roman" w:hAnsi="Times New Roman" w:cs="Times New Roman"/>
                <w:b w:val="0"/>
                <w:bCs w:val="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0A6E3F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6350DE">
              <w:rPr>
                <w:rFonts w:ascii="Times New Roman" w:hAnsi="Times New Roman" w:cs="Times New Roman"/>
                <w:b w:val="0"/>
                <w:bCs w:val="0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191754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6350DE">
              <w:rPr>
                <w:rFonts w:ascii="Times New Roman" w:hAnsi="Times New Roman" w:cs="Times New Roman"/>
                <w:b w:val="0"/>
                <w:bCs w:val="0"/>
              </w:rPr>
              <w:t xml:space="preserve">Бюджет, утвержденный решением Совета Новопетровского сельского поселения от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21</w:t>
            </w:r>
            <w:r w:rsidRPr="00BC61C2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.12.1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</w:t>
            </w:r>
            <w:r w:rsidRPr="00BC61C2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года №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20/45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191754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6350DE">
              <w:rPr>
                <w:rFonts w:ascii="Times New Roman" w:hAnsi="Times New Roman" w:cs="Times New Roman"/>
                <w:b w:val="0"/>
                <w:bCs w:val="0"/>
              </w:rPr>
              <w:t>Уточненная бюджетная роспись на 201</w:t>
            </w:r>
            <w:r>
              <w:rPr>
                <w:rFonts w:ascii="Times New Roman" w:hAnsi="Times New Roman" w:cs="Times New Roman"/>
                <w:b w:val="0"/>
                <w:bCs w:val="0"/>
              </w:rPr>
              <w:t>6</w:t>
            </w:r>
            <w:r w:rsidRPr="006350DE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191754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6350DE">
              <w:rPr>
                <w:rFonts w:ascii="Times New Roman" w:hAnsi="Times New Roman" w:cs="Times New Roman"/>
                <w:b w:val="0"/>
                <w:bCs w:val="0"/>
              </w:rPr>
              <w:t>Кас              совое исполнение за 201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6 </w:t>
            </w:r>
            <w:r w:rsidRPr="006350DE">
              <w:rPr>
                <w:rFonts w:ascii="Times New Roman" w:hAnsi="Times New Roman" w:cs="Times New Roman"/>
                <w:b w:val="0"/>
                <w:bCs w:val="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350DE" w:rsidRDefault="00B470C3" w:rsidP="00191754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6350DE">
              <w:rPr>
                <w:rFonts w:ascii="Times New Roman" w:hAnsi="Times New Roman" w:cs="Times New Roman"/>
                <w:b w:val="0"/>
                <w:bCs w:val="0"/>
              </w:rPr>
              <w:t>Процент исполнения к уточненной сводной бюджетной росписи на 201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6 </w:t>
            </w:r>
            <w:r w:rsidRPr="006350DE">
              <w:rPr>
                <w:rFonts w:ascii="Times New Roman" w:hAnsi="Times New Roman" w:cs="Times New Roman"/>
                <w:b w:val="0"/>
                <w:bCs w:val="0"/>
              </w:rPr>
              <w:t>год</w:t>
            </w:r>
          </w:p>
        </w:tc>
      </w:tr>
      <w:tr w:rsidR="00B470C3" w:rsidRPr="000A6E3F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3056E0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6350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3056E0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6350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3056E0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6350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3056E0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6350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3056E0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6350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3056E0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6350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3056E0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6350D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3056E0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6350D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3056E0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6350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350DE" w:rsidRDefault="00B470C3" w:rsidP="003056E0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6350D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350DE" w:rsidRDefault="00B470C3" w:rsidP="003056E0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6350DE">
              <w:rPr>
                <w:rFonts w:ascii="Times New Roman" w:hAnsi="Times New Roman" w:cs="Times New Roman"/>
              </w:rPr>
              <w:t>11</w:t>
            </w:r>
          </w:p>
        </w:tc>
      </w:tr>
      <w:tr w:rsidR="00B470C3" w:rsidRPr="000A6E3F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4415D">
              <w:rPr>
                <w:rStyle w:val="a"/>
                <w:rFonts w:ascii="Times New Roman" w:hAnsi="Times New Roman" w:cs="Times New Roman"/>
                <w:b w:val="0"/>
                <w:sz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</w:tr>
      <w:tr w:rsidR="00B470C3" w:rsidRPr="000A6E3F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Heading1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4415D">
              <w:rPr>
                <w:rFonts w:ascii="Times New Roman" w:hAnsi="Times New Roman" w:cs="Times New Roman"/>
                <w:b w:val="0"/>
                <w:bCs w:val="0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7C130A">
              <w:rPr>
                <w:rStyle w:val="a"/>
                <w:rFonts w:ascii="Times New Roman" w:hAnsi="Times New Roman" w:cs="Times New Roman"/>
                <w:sz w:val="24"/>
              </w:rPr>
              <w:t>Администрация Новопетровского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7A7AAF">
            <w:pPr>
              <w:pStyle w:val="Heading1"/>
              <w:jc w:val="both"/>
              <w:rPr>
                <w:rFonts w:ascii="Times New Roman" w:hAnsi="Times New Roman" w:cs="Times New Roman"/>
                <w:bCs w:val="0"/>
              </w:rPr>
            </w:pPr>
            <w:r w:rsidRPr="007C130A">
              <w:rPr>
                <w:rFonts w:ascii="Times New Roman" w:hAnsi="Times New Roman" w:cs="Times New Roman"/>
                <w:bCs w:val="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7880,5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7090,8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96FB5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</w:tr>
      <w:tr w:rsidR="00B470C3" w:rsidRPr="002000B8" w:rsidTr="00F83F73">
        <w:trPr>
          <w:trHeight w:val="420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2698,45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891AB7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3148,3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99,2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A876E5">
              <w:rPr>
                <w:rFonts w:ascii="Times New Roman" w:hAnsi="Times New Roman"/>
              </w:rPr>
              <w:t>Обеспечение деятельности высшего органа исполнительной власти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69783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0B95" w:rsidRDefault="00B470C3" w:rsidP="0069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95">
              <w:rPr>
                <w:rFonts w:ascii="Times New Roman" w:hAnsi="Times New Roman" w:cs="Times New Roman"/>
                <w:sz w:val="24"/>
                <w:szCs w:val="24"/>
              </w:rPr>
              <w:t>508,8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9783F" w:rsidRDefault="00B470C3" w:rsidP="0069783F">
            <w:pPr>
              <w:rPr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C00937" w:rsidRDefault="00B470C3" w:rsidP="0069783F">
            <w:pPr>
              <w:pStyle w:val="TableContents"/>
              <w:jc w:val="both"/>
              <w:rPr>
                <w:bCs/>
                <w:snapToGrid w:val="0"/>
              </w:rPr>
            </w:pPr>
            <w:r w:rsidRPr="00C00937">
              <w:rPr>
                <w:bCs/>
                <w:snapToGrid w:val="0"/>
              </w:rPr>
              <w:t>Высшее должностное лицо (глава муниципального образования)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9783F">
            <w:r w:rsidRPr="00080331">
              <w:rPr>
                <w:rFonts w:ascii="Times New Roman" w:hAnsi="Times New Roman" w:cs="Times New Roman"/>
                <w:sz w:val="24"/>
                <w:szCs w:val="24"/>
              </w:rPr>
              <w:t>511,0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9783F">
            <w:r w:rsidRPr="003D2FCE">
              <w:rPr>
                <w:rFonts w:ascii="Times New Roman" w:hAnsi="Times New Roman" w:cs="Times New Roman"/>
                <w:sz w:val="24"/>
                <w:szCs w:val="24"/>
              </w:rPr>
              <w:t>508,8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9783F" w:rsidRDefault="00B470C3" w:rsidP="0069783F">
            <w:pPr>
              <w:rPr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69783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F32CC">
              <w:rPr>
                <w:rFonts w:ascii="Times New Roman" w:hAnsi="Times New Roman" w:cs="Times New Roman"/>
                <w:bCs/>
                <w:snapToGrid w:val="0"/>
              </w:rPr>
              <w:t xml:space="preserve">Расходы на </w:t>
            </w:r>
            <w:r>
              <w:rPr>
                <w:rFonts w:ascii="Times New Roman" w:hAnsi="Times New Roman" w:cs="Times New Roman"/>
                <w:bCs/>
                <w:snapToGrid w:val="0"/>
              </w:rPr>
              <w:t>обеспечение функций органа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9783F">
            <w:r w:rsidRPr="00080331">
              <w:rPr>
                <w:rFonts w:ascii="Times New Roman" w:hAnsi="Times New Roman" w:cs="Times New Roman"/>
                <w:sz w:val="24"/>
                <w:szCs w:val="24"/>
              </w:rPr>
              <w:t>511,0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9783F">
            <w:r w:rsidRPr="003D2FCE">
              <w:rPr>
                <w:rFonts w:ascii="Times New Roman" w:hAnsi="Times New Roman" w:cs="Times New Roman"/>
                <w:sz w:val="24"/>
                <w:szCs w:val="24"/>
              </w:rPr>
              <w:t>508,8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9783F" w:rsidRDefault="00B470C3" w:rsidP="0069783F">
            <w:pPr>
              <w:rPr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69783F">
            <w:pPr>
              <w:pStyle w:val="affc"/>
              <w:jc w:val="both"/>
              <w:rPr>
                <w:rFonts w:ascii="Times New Roman" w:hAnsi="Times New Roman" w:cs="Times New Roman"/>
                <w:bCs/>
                <w:snapToGrid w:val="0"/>
              </w:rPr>
            </w:pPr>
            <w:r w:rsidRPr="004F32CC">
              <w:rPr>
                <w:rFonts w:ascii="Times New Roman" w:hAnsi="Times New Roman" w:cs="Times New Roman"/>
                <w:bCs/>
                <w:snapToGrid w:val="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bCs/>
                <w:snapToGrid w:val="0"/>
              </w:rPr>
              <w:t>муниципальных</w:t>
            </w:r>
            <w:r w:rsidRPr="004F32CC">
              <w:rPr>
                <w:rFonts w:ascii="Times New Roman" w:hAnsi="Times New Roman" w:cs="Times New Roman"/>
                <w:bCs/>
                <w:snapToGrid w:val="0"/>
              </w:rPr>
              <w:t xml:space="preserve">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69783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9783F">
            <w:r w:rsidRPr="00080331">
              <w:rPr>
                <w:rFonts w:ascii="Times New Roman" w:hAnsi="Times New Roman" w:cs="Times New Roman"/>
                <w:sz w:val="24"/>
                <w:szCs w:val="24"/>
              </w:rPr>
              <w:t>511,0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9783F">
            <w:r w:rsidRPr="003D2FCE">
              <w:rPr>
                <w:rFonts w:ascii="Times New Roman" w:hAnsi="Times New Roman" w:cs="Times New Roman"/>
                <w:sz w:val="24"/>
                <w:szCs w:val="24"/>
              </w:rPr>
              <w:t>508,8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9783F" w:rsidRDefault="00B470C3" w:rsidP="0069783F">
            <w:pPr>
              <w:rPr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F32CC">
              <w:rPr>
                <w:rFonts w:ascii="Times New Roman" w:hAnsi="Times New Roman" w:cs="Times New Roman"/>
                <w:bCs/>
                <w:snapToGrid w:val="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CF666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A876E5">
              <w:rPr>
                <w:rFonts w:ascii="Times New Roman" w:hAnsi="Times New Roman"/>
              </w:rPr>
              <w:t>Обеспечение деятельности администрации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88780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A876E5">
              <w:rPr>
                <w:rFonts w:ascii="Times New Roman" w:hAnsi="Times New Roman"/>
              </w:rPr>
              <w:t>Обеспечение функционирования администрации Новопетровского сельского поселения Павловского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88780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7A7AAF">
            <w:pPr>
              <w:pStyle w:val="affc"/>
              <w:jc w:val="both"/>
              <w:rPr>
                <w:rFonts w:ascii="Times New Roman" w:hAnsi="Times New Roman"/>
              </w:rPr>
            </w:pPr>
            <w:r w:rsidRPr="00A876E5">
              <w:rPr>
                <w:rFonts w:ascii="Times New Roman" w:hAnsi="Times New Roman"/>
              </w:rPr>
              <w:t>Расходы на обеспечение функций органа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88780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19175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F32CC">
              <w:rPr>
                <w:rFonts w:ascii="Times New Roman" w:hAnsi="Times New Roman" w:cs="Times New Roman"/>
                <w:bCs/>
                <w:snapToGrid w:val="0"/>
              </w:rPr>
              <w:t>Расходы на выплаты персоналу государственных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191754">
            <w:pPr>
              <w:rPr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5110000190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1849,35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191754">
            <w:pPr>
              <w:pStyle w:val="affc"/>
              <w:jc w:val="both"/>
              <w:rPr>
                <w:rFonts w:ascii="Times New Roman" w:hAnsi="Times New Roman" w:cs="Times New Roman"/>
                <w:bCs/>
                <w:snapToGrid w:val="0"/>
              </w:rPr>
            </w:pPr>
            <w:r w:rsidRPr="004F32CC">
              <w:rPr>
                <w:rFonts w:ascii="Times New Roman" w:hAnsi="Times New Roman" w:cs="Times New Roman"/>
                <w:bCs/>
                <w:snapToGrid w:val="0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191754">
            <w:pPr>
              <w:rPr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5110000190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96,7</w:t>
            </w:r>
          </w:p>
        </w:tc>
      </w:tr>
      <w:tr w:rsidR="00B470C3" w:rsidRPr="002000B8" w:rsidTr="00F83F73">
        <w:trPr>
          <w:trHeight w:val="381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191754">
            <w:pPr>
              <w:pStyle w:val="affc"/>
              <w:jc w:val="both"/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bCs/>
                <w:snapToGrid w:val="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191754">
            <w:pPr>
              <w:rPr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5110000190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83,6</w:t>
            </w:r>
          </w:p>
        </w:tc>
      </w:tr>
      <w:tr w:rsidR="00B470C3" w:rsidRPr="002000B8" w:rsidTr="00F83F73">
        <w:trPr>
          <w:trHeight w:val="358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C00937" w:rsidRDefault="00B470C3" w:rsidP="001861E6">
            <w:pPr>
              <w:pStyle w:val="TableContents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Административные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861E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6564DD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>
            <w:pPr>
              <w:rPr>
                <w:sz w:val="24"/>
                <w:szCs w:val="24"/>
              </w:rPr>
            </w:pPr>
            <w:r w:rsidRPr="006564D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>
            <w:pPr>
              <w:rPr>
                <w:sz w:val="24"/>
                <w:szCs w:val="24"/>
              </w:rPr>
            </w:pPr>
            <w:r w:rsidRPr="006564D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  <w:bCs/>
                <w:snapToGrid w:val="0"/>
              </w:rPr>
            </w:pPr>
            <w:r w:rsidRPr="00A876E5">
              <w:rPr>
                <w:rFonts w:ascii="Times New Roman" w:hAnsi="Times New Roman"/>
              </w:rPr>
              <w:t>Осуществление отдельных государственных полномочий по образования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>
            <w:pPr>
              <w:rPr>
                <w:sz w:val="24"/>
                <w:szCs w:val="24"/>
              </w:rPr>
            </w:pPr>
            <w:r w:rsidRPr="006564D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>
            <w:pPr>
              <w:rPr>
                <w:sz w:val="24"/>
                <w:szCs w:val="24"/>
              </w:rPr>
            </w:pPr>
            <w:r w:rsidRPr="006564D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>
            <w:pPr>
              <w:rPr>
                <w:sz w:val="24"/>
                <w:szCs w:val="24"/>
              </w:rPr>
            </w:pPr>
            <w:r w:rsidRPr="006564D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7A7AAF">
            <w:pPr>
              <w:pStyle w:val="affc"/>
              <w:jc w:val="both"/>
              <w:rPr>
                <w:rFonts w:ascii="Times New Roman" w:hAnsi="Times New Roman"/>
              </w:rPr>
            </w:pPr>
            <w:r w:rsidRPr="004F32CC">
              <w:rPr>
                <w:rFonts w:ascii="Times New Roman" w:hAnsi="Times New Roman" w:cs="Times New Roman"/>
                <w:bCs/>
                <w:snapToGrid w:val="0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>
            <w:pPr>
              <w:rPr>
                <w:sz w:val="24"/>
                <w:szCs w:val="24"/>
              </w:rPr>
            </w:pPr>
            <w:r w:rsidRPr="006564D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>
            <w:pPr>
              <w:rPr>
                <w:sz w:val="24"/>
                <w:szCs w:val="24"/>
              </w:rPr>
            </w:pPr>
            <w:r w:rsidRPr="006564D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>
            <w:pPr>
              <w:rPr>
                <w:sz w:val="24"/>
                <w:szCs w:val="24"/>
              </w:rPr>
            </w:pPr>
            <w:r w:rsidRPr="006564D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F32CC">
              <w:rPr>
                <w:rFonts w:ascii="Times New Roman" w:hAnsi="Times New Roman" w:cs="Times New Roman"/>
                <w:bCs/>
                <w:snapToGrid w:val="0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0B95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95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 w:rsidRPr="00A876E5">
              <w:rPr>
                <w:rFonts w:ascii="Times New Roman" w:hAnsi="Times New Roman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 w:rsidP="0064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640B9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0B95" w:rsidRDefault="00B470C3" w:rsidP="0064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95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A876E5">
              <w:rPr>
                <w:rFonts w:ascii="Times New Roman" w:hAnsi="Times New Roman"/>
              </w:rPr>
              <w:t>Контрольно-счетная палата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 w:rsidP="0064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640B9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0B95" w:rsidRDefault="00B470C3" w:rsidP="0064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95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640B95">
            <w:pPr>
              <w:pStyle w:val="affc"/>
              <w:jc w:val="both"/>
              <w:rPr>
                <w:rFonts w:ascii="Times New Roman" w:hAnsi="Times New Roman"/>
              </w:rPr>
            </w:pPr>
            <w:r w:rsidRPr="00A876E5">
              <w:rPr>
                <w:rFonts w:ascii="Times New Roman" w:hAnsi="Times New Roman"/>
              </w:rPr>
              <w:t>Расходы на обеспечение функций органа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 w:rsidP="0064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640B9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0B95" w:rsidRDefault="00B470C3" w:rsidP="0064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95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 w:rsidP="0064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640B9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0B95" w:rsidRDefault="00B470C3" w:rsidP="0064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95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6564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0B95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861E6">
            <w:pPr>
              <w:pStyle w:val="affc"/>
              <w:rPr>
                <w:rFonts w:ascii="Times New Roman" w:hAnsi="Times New Roman" w:cs="Times New Roman"/>
              </w:rPr>
            </w:pPr>
            <w:r w:rsidRPr="00A876E5">
              <w:rPr>
                <w:rFonts w:ascii="Times New Roman" w:hAnsi="Times New Roman"/>
              </w:rPr>
              <w:t>Обеспечение деятельности администрации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6564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A876E5">
              <w:rPr>
                <w:rFonts w:ascii="Times New Roman" w:hAnsi="Times New Roman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6564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7A7AAF">
            <w:pPr>
              <w:pStyle w:val="affc"/>
              <w:jc w:val="both"/>
              <w:rPr>
                <w:rFonts w:ascii="Times New Roman" w:hAnsi="Times New Roman"/>
              </w:rPr>
            </w:pPr>
            <w:r w:rsidRPr="00A876E5">
              <w:rPr>
                <w:rFonts w:ascii="Times New Roman" w:hAnsi="Times New Roman"/>
              </w:rPr>
              <w:t>Резервный фонд администрации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5130120590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6564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A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F32CC">
              <w:rPr>
                <w:rFonts w:ascii="Times New Roman" w:hAnsi="Times New Roman" w:cs="Times New Roman"/>
                <w:bCs/>
                <w:snapToGrid w:val="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5130120590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6564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6564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214BD6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A876E5">
              <w:rPr>
                <w:rFonts w:ascii="Times New Roman" w:hAnsi="Times New Roman"/>
              </w:rPr>
              <w:t>Обеспечение деятельности администрации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0B95" w:rsidRDefault="00B470C3" w:rsidP="005D1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</w:t>
            </w:r>
            <w:r w:rsidRPr="00640B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A876E5">
              <w:rPr>
                <w:rFonts w:ascii="Times New Roman" w:hAnsi="Times New Roman"/>
              </w:rPr>
              <w:t>Обеспечение функционирования администрации Новопетровского сельского поселения Павловского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0B95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9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02E1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602E18">
            <w:pPr>
              <w:pStyle w:val="aff2"/>
              <w:rPr>
                <w:rFonts w:ascii="Times New Roman" w:hAnsi="Times New Roman"/>
              </w:rPr>
            </w:pPr>
            <w:r w:rsidRPr="00A876E5">
              <w:rPr>
                <w:rFonts w:ascii="Times New Roman" w:hAnsi="Times New Roman"/>
              </w:rPr>
              <w:t>Расходы на обеспечение функций органа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02E18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02E18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02E18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02E1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602E1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602E1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602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0B95" w:rsidRDefault="00B470C3" w:rsidP="00602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9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602E1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298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0B95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9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0B237B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 w:rsidRPr="000B237B">
              <w:rPr>
                <w:rFonts w:ascii="Times New Roman" w:hAnsi="Times New Roman" w:cs="Times New Roman"/>
                <w:bCs/>
              </w:rPr>
              <w:t>Ведомственная целевая программа «</w:t>
            </w:r>
            <w:r w:rsidRPr="000B237B">
              <w:rPr>
                <w:rFonts w:ascii="Times New Roman" w:hAnsi="Times New Roman" w:cs="Times New Roman"/>
                <w:bCs/>
                <w:lang w:eastAsia="ar-SA"/>
              </w:rPr>
              <w:t>Информатизация администрации Новопетровского сельского поселения Павловского района на 201</w:t>
            </w:r>
            <w:r>
              <w:rPr>
                <w:rFonts w:ascii="Times New Roman" w:hAnsi="Times New Roman" w:cs="Times New Roman"/>
                <w:bCs/>
                <w:lang w:eastAsia="ar-SA"/>
              </w:rPr>
              <w:t>6</w:t>
            </w:r>
            <w:r w:rsidRPr="000B237B">
              <w:rPr>
                <w:rFonts w:ascii="Times New Roman" w:hAnsi="Times New Roman" w:cs="Times New Roman"/>
                <w:bCs/>
                <w:lang w:eastAsia="ar-SA"/>
              </w:rPr>
              <w:t xml:space="preserve">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73311" w:rsidRDefault="00B470C3" w:rsidP="00433183">
            <w:pPr>
              <w:pStyle w:val="afffb"/>
              <w:suppressAutoHyphens w:val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73311" w:rsidRDefault="00B470C3" w:rsidP="00433183">
            <w:pPr>
              <w:pStyle w:val="afffb"/>
              <w:suppressAutoHyphens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373311">
              <w:rPr>
                <w:rFonts w:ascii="Times New Roman" w:hAnsi="Times New Roman"/>
                <w:bCs/>
                <w:sz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191754">
            <w:pPr>
              <w:pStyle w:val="afffb"/>
              <w:suppressAutoHyphens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191754">
              <w:rPr>
                <w:rFonts w:ascii="Times New Roman" w:hAnsi="Times New Roman"/>
                <w:bCs/>
                <w:sz w:val="24"/>
              </w:rPr>
              <w:t>Ведомственная целевая программа «разработка программы комплексного развития систем социальной и транспортной инфраструктуры Новопетровского сельского поселения Павловского района» 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433183">
            <w:pPr>
              <w:pStyle w:val="afffb"/>
              <w:suppressAutoHyphens w:val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5140010070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433183">
            <w:pPr>
              <w:pStyle w:val="afffb"/>
              <w:suppressAutoHyphens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373311">
              <w:rPr>
                <w:rFonts w:ascii="Times New Roman" w:hAnsi="Times New Roman"/>
                <w:bCs/>
                <w:sz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5140010070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433183">
            <w:pPr>
              <w:pStyle w:val="afffb"/>
              <w:suppressAutoHyphens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191754">
              <w:rPr>
                <w:rFonts w:ascii="Times New Roman" w:hAnsi="Times New Roman"/>
                <w:kern w:val="0"/>
                <w:sz w:val="24"/>
                <w:lang w:eastAsia="ar-SA"/>
              </w:rPr>
              <w:t>Управление имуществом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433183">
            <w:pPr>
              <w:pStyle w:val="afffb"/>
              <w:suppressAutoHyphens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191754">
              <w:rPr>
                <w:rFonts w:ascii="Times New Roman" w:hAnsi="Times New Roman"/>
                <w:kern w:val="0"/>
                <w:sz w:val="24"/>
                <w:lang w:eastAsia="ar-SA"/>
              </w:rPr>
              <w:t>Мероприятия в рамках управления имуществом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433183">
            <w:pPr>
              <w:pStyle w:val="afffb"/>
              <w:suppressAutoHyphens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191754">
              <w:rPr>
                <w:rFonts w:ascii="Times New Roman" w:hAnsi="Times New Roman"/>
                <w:kern w:val="0"/>
                <w:sz w:val="24"/>
                <w:lang w:eastAsia="ar-SA"/>
              </w:rPr>
              <w:t>Расходы, связанные с содержанием и управлением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433183">
            <w:pPr>
              <w:pStyle w:val="afffb"/>
              <w:suppressAutoHyphens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191754">
              <w:rPr>
                <w:rFonts w:ascii="Times New Roman" w:hAnsi="Times New Roman"/>
                <w:kern w:val="0"/>
                <w:sz w:val="24"/>
                <w:lang w:eastAsia="ar-SA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5D1D80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5210110020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433183">
            <w:pPr>
              <w:pStyle w:val="afffb"/>
              <w:suppressAutoHyphens w:val="0"/>
              <w:jc w:val="both"/>
              <w:rPr>
                <w:rFonts w:ascii="Times New Roman" w:hAnsi="Times New Roman"/>
                <w:kern w:val="0"/>
                <w:sz w:val="24"/>
                <w:lang w:eastAsia="ar-SA"/>
              </w:rPr>
            </w:pPr>
            <w:r w:rsidRPr="00191754">
              <w:rPr>
                <w:rFonts w:ascii="Times New Roman" w:hAnsi="Times New Roman"/>
                <w:kern w:val="0"/>
                <w:sz w:val="24"/>
                <w:lang w:eastAsia="ar-SA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91754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191754">
            <w:pPr>
              <w:pStyle w:val="aff2"/>
              <w:rPr>
                <w:rFonts w:ascii="Times New Roman" w:hAnsi="Times New Roman" w:cs="Times New Roman"/>
                <w:bCs/>
                <w:snapToGrid w:val="0"/>
              </w:rPr>
            </w:pPr>
            <w:r w:rsidRPr="00A876E5">
              <w:rPr>
                <w:rFonts w:ascii="Times New Roman" w:hAnsi="Times New Roman"/>
              </w:rPr>
              <w:t>Ведомственная целевая программа «Проведение работ по уточнению записей в похозяйственных книгах в Новопетровском сельском посел</w:t>
            </w:r>
            <w:r>
              <w:rPr>
                <w:rFonts w:ascii="Times New Roman" w:hAnsi="Times New Roman"/>
              </w:rPr>
              <w:t>ении Павловского района» на 2016</w:t>
            </w:r>
            <w:r w:rsidRPr="00A876E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891AB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7A7AAF">
            <w:pPr>
              <w:pStyle w:val="af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307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F32CC" w:rsidRDefault="00B470C3" w:rsidP="007A7AAF">
            <w:pPr>
              <w:pStyle w:val="aff2"/>
              <w:rPr>
                <w:rFonts w:ascii="Times New Roman" w:hAnsi="Times New Roman" w:cs="Times New Roman"/>
                <w:bCs/>
                <w:snapToGrid w:val="0"/>
              </w:rPr>
            </w:pPr>
            <w:r w:rsidRPr="004F32CC">
              <w:rPr>
                <w:rFonts w:ascii="Times New Roman" w:hAnsi="Times New Roman" w:cs="Times New Roman"/>
                <w:bCs/>
                <w:snapToGrid w:val="0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6564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B37DC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21C5D" w:rsidRDefault="00B470C3" w:rsidP="007A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E5">
              <w:rPr>
                <w:rFonts w:ascii="Times New Roman" w:hAnsi="Times New Roman"/>
                <w:sz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6C0AC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7A7AAF">
            <w:pPr>
              <w:rPr>
                <w:rFonts w:ascii="Times New Roman" w:hAnsi="Times New Roman"/>
                <w:sz w:val="24"/>
              </w:rPr>
            </w:pPr>
            <w:r w:rsidRPr="00A876E5">
              <w:rPr>
                <w:rFonts w:ascii="Times New Roman" w:hAnsi="Times New Roman"/>
                <w:sz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5D1D80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5915100180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6C0AC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TableContents"/>
              <w:jc w:val="both"/>
              <w:rPr>
                <w:bCs/>
                <w:snapToGrid w:val="0"/>
              </w:rPr>
            </w:pPr>
            <w:r w:rsidRPr="00A876E5">
              <w:t>Расходы на выплаты персоналу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5915100180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496315">
        <w:trPr>
          <w:trHeight w:val="711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214BD6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564DD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214BD6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B470C3" w:rsidRPr="002000B8" w:rsidTr="00F83F73">
        <w:trPr>
          <w:trHeight w:val="850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0A7425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  <w:b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  <w:bCs/>
              </w:rPr>
            </w:pPr>
            <w:r w:rsidRPr="00A876E5">
              <w:rPr>
                <w:rFonts w:ascii="Times New Roman" w:hAnsi="Times New Roman"/>
              </w:rPr>
              <w:t>Обеспечение безопасности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7A7AAF">
            <w:pPr>
              <w:pStyle w:val="aff2"/>
              <w:rPr>
                <w:rFonts w:ascii="Times New Roman" w:hAnsi="Times New Roman"/>
              </w:rPr>
            </w:pPr>
            <w:r w:rsidRPr="00191754">
              <w:rPr>
                <w:rFonts w:ascii="Times New Roman" w:hAnsi="Times New Roman" w:cs="Times New Roman"/>
                <w:bCs/>
                <w:lang w:eastAsia="ar-SA"/>
              </w:rPr>
              <w:t xml:space="preserve">Ведомственная целевая программа "Обеспечение пожарной безопасности на территории Новопетровского сельского поселения Павловского района» </w:t>
            </w:r>
            <w:r w:rsidRPr="00191754">
              <w:rPr>
                <w:rFonts w:ascii="Times New Roman" w:hAnsi="Times New Roman" w:cs="Times New Roman"/>
                <w:bCs/>
                <w:lang w:eastAsia="ar-SA"/>
              </w:rPr>
              <w:br/>
              <w:t>на 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19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91754" w:rsidRDefault="00B470C3" w:rsidP="0019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75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191754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44226C">
            <w:pPr>
              <w:pStyle w:val="aff2"/>
              <w:rPr>
                <w:rFonts w:ascii="Times New Roman" w:hAnsi="Times New Roman"/>
              </w:rPr>
            </w:pPr>
            <w:r w:rsidRPr="00A876E5">
              <w:rPr>
                <w:rFonts w:ascii="Times New Roman" w:hAnsi="Times New Roman"/>
              </w:rPr>
              <w:t>Мероприятия по предупреждению и ликвидации чрезвычайных ситуаций</w:t>
            </w:r>
            <w:r>
              <w:rPr>
                <w:rFonts w:ascii="Times New Roman" w:hAnsi="Times New Roman"/>
              </w:rPr>
              <w:t xml:space="preserve"> и </w:t>
            </w:r>
            <w:r w:rsidRPr="00A876E5">
              <w:rPr>
                <w:rFonts w:ascii="Times New Roman" w:hAnsi="Times New Roman"/>
              </w:rPr>
              <w:t>стихийных бедствий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4,6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F83F73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F83F73">
            <w:pPr>
              <w:pStyle w:val="aff2"/>
              <w:rPr>
                <w:rFonts w:ascii="Times New Roman" w:hAnsi="Times New Roman"/>
              </w:rPr>
            </w:pPr>
            <w:r w:rsidRPr="00E41F5C">
              <w:rPr>
                <w:rFonts w:ascii="Times New Roman" w:eastAsia="Arial Unicode MS" w:hAnsi="Times New Roman" w:cs="Tahoma"/>
                <w:bCs/>
                <w:lang w:eastAsia="zh-CN"/>
              </w:rPr>
              <w:t>Участие в предупреждении и ликвидации последствий чрезвычайных ситуаций</w:t>
            </w:r>
            <w:r>
              <w:rPr>
                <w:rFonts w:ascii="Times New Roman" w:eastAsia="Arial Unicode MS" w:hAnsi="Times New Roman" w:cs="Tahoma"/>
                <w:bCs/>
                <w:lang w:eastAsia="zh-CN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83F73" w:rsidRDefault="00B470C3" w:rsidP="00F8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F73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83F73" w:rsidRDefault="00B470C3" w:rsidP="00F8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F7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83F73" w:rsidRDefault="00B470C3" w:rsidP="00F8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F7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83F73" w:rsidRDefault="00B470C3" w:rsidP="00F8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F73">
              <w:rPr>
                <w:rFonts w:ascii="Times New Roman" w:hAnsi="Times New Roman" w:cs="Times New Roman"/>
                <w:sz w:val="24"/>
                <w:szCs w:val="24"/>
              </w:rPr>
              <w:t>6210100000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F83F73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F83F73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F83F73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F83F73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F83F73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750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F83F73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 xml:space="preserve">Предупреждение и ликвидация последствий чрезвычайных ситуаций </w:t>
            </w:r>
            <w:r>
              <w:rPr>
                <w:rFonts w:ascii="Times New Roman" w:hAnsi="Times New Roman" w:cs="Times New Roman"/>
              </w:rPr>
              <w:t>в границах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F83F73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6210110100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21C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521C5D">
              <w:rPr>
                <w:rFonts w:ascii="Times New Roman" w:hAnsi="Times New Roman" w:cs="Times New Roman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F1D5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6210110100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21C5D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521C5D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21C5D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F83F73">
              <w:rPr>
                <w:rFonts w:ascii="Times New Roman" w:hAnsi="Times New Roman" w:cs="Times New Roman"/>
              </w:rPr>
              <w:t>Ведомственная целевая программа «Противодействие незаконному потреблению и обороту наркотических средств, психотропных веществ и их прекурсоров на территории Новопетровского сельского поселения Павловского района на 2016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F83F73">
            <w:pPr>
              <w:pStyle w:val="affc"/>
              <w:jc w:val="both"/>
              <w:rPr>
                <w:rFonts w:ascii="Times New Roman" w:hAnsi="Times New Roman"/>
              </w:rPr>
            </w:pPr>
            <w:r w:rsidRPr="00F83F73">
              <w:rPr>
                <w:rFonts w:ascii="Times New Roman" w:hAnsi="Times New Roman"/>
              </w:rPr>
              <w:t>Реализация мероприятий ведомственной целевой пр</w:t>
            </w:r>
            <w:r>
              <w:rPr>
                <w:rFonts w:ascii="Times New Roman" w:hAnsi="Times New Roman"/>
              </w:rPr>
              <w:t>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9631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21C5D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521C5D">
              <w:rPr>
                <w:rFonts w:ascii="Times New Roman" w:hAnsi="Times New Roman" w:cs="Times New Roman"/>
              </w:rPr>
              <w:t xml:space="preserve">Иные закупки товаров, работ и услуг для муниципальных нужд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040DF" w:rsidRDefault="00B470C3" w:rsidP="007A7AAF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F040DF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040DF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F040DF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040DF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F040DF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040DF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F040DF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040DF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040DF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040DF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040DF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F040DF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F040DF" w:rsidRDefault="00B470C3" w:rsidP="007A7AAF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73,5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21C5D" w:rsidRDefault="00B470C3" w:rsidP="007A7A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C5D">
              <w:rPr>
                <w:rFonts w:ascii="Times New Roman" w:hAnsi="Times New Roman" w:cs="Times New Roman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A7AA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21C5D" w:rsidRDefault="00B470C3" w:rsidP="00A7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C5D">
              <w:rPr>
                <w:rFonts w:ascii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 w:rsidP="00A76AE7">
            <w:pPr>
              <w:rPr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1369,7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9783F" w:rsidRDefault="00B470C3" w:rsidP="00A76AE7">
            <w:pPr>
              <w:rPr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21C5D" w:rsidRDefault="00B470C3" w:rsidP="00A76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C5D">
              <w:rPr>
                <w:rFonts w:ascii="Times New Roman" w:hAnsi="Times New Roman" w:cs="Times New Roman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 w:rsidP="00A76AE7">
            <w:pPr>
              <w:rPr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1369,7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9783F" w:rsidRDefault="00B470C3" w:rsidP="00A76AE7">
            <w:pPr>
              <w:rPr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21C5D" w:rsidRDefault="00B470C3" w:rsidP="00A76A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315"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  <w:t>Мероприятия в части проектирования, строительства, реконструкции, капитального ремонта и содержания дорожной сети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 w:rsidP="00A76AE7">
            <w:pPr>
              <w:rPr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1369,7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9783F" w:rsidRDefault="00B470C3" w:rsidP="00A76AE7">
            <w:pPr>
              <w:rPr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21C5D" w:rsidRDefault="00B470C3" w:rsidP="00A7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E5">
              <w:rPr>
                <w:rFonts w:ascii="Times New Roman" w:hAnsi="Times New Roman"/>
                <w:sz w:val="24"/>
              </w:rPr>
              <w:t>Строительство, реконструкция, капитальный ремонт и содержание автомобильных дорог местного значения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5310110080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 w:rsidP="00A76AE7">
            <w:pPr>
              <w:rPr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1369,7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9783F" w:rsidRDefault="00B470C3" w:rsidP="00A76AE7">
            <w:pPr>
              <w:rPr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46F8B" w:rsidRDefault="00B470C3" w:rsidP="00A7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F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5310110080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76AE7" w:rsidRDefault="00B470C3" w:rsidP="00A76AE7">
            <w:pPr>
              <w:rPr>
                <w:sz w:val="24"/>
                <w:szCs w:val="24"/>
              </w:rPr>
            </w:pPr>
            <w:r w:rsidRPr="00A76AE7">
              <w:rPr>
                <w:rFonts w:ascii="Times New Roman" w:hAnsi="Times New Roman" w:cs="Times New Roman"/>
                <w:sz w:val="24"/>
                <w:szCs w:val="24"/>
              </w:rPr>
              <w:t>1369,7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76AE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9783F" w:rsidRDefault="00B470C3" w:rsidP="00A76AE7">
            <w:pPr>
              <w:rPr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E70F1" w:rsidRDefault="00B470C3" w:rsidP="00AE70F1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AE70F1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E70F1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AE70F1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E70F1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AE70F1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E70F1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AE70F1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E70F1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E70F1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E70F1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E70F1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E70F1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AE70F1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5D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  <w:r w:rsidRPr="0044415D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5D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315"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  <w:t>Организация освещения улиц на территории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9631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96315" w:rsidRDefault="00B470C3" w:rsidP="00AE70F1">
            <w:pPr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</w:pPr>
            <w:r w:rsidRPr="00496315"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  <w:t xml:space="preserve">Строительство, реконструкция, капитальный ремонт и содержание уличного освещения </w:t>
            </w:r>
            <w:r w:rsidRPr="00496315">
              <w:rPr>
                <w:rFonts w:ascii="Times New Roman" w:eastAsia="Arial Unicode MS" w:hAnsi="Times New Roman" w:cs="Tahoma"/>
                <w:sz w:val="24"/>
                <w:szCs w:val="24"/>
                <w:lang w:eastAsia="zh-CN"/>
              </w:rPr>
              <w:t>Новопетровского</w:t>
            </w:r>
            <w:r w:rsidRPr="00496315"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  <w:t xml:space="preserve">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9631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6710110170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F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96315">
              <w:rPr>
                <w:rFonts w:ascii="Times New Roman" w:hAnsi="Times New Roman" w:cs="Times New Roman"/>
              </w:rPr>
              <w:t>6710110170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E5">
              <w:rPr>
                <w:rFonts w:ascii="Times New Roman" w:hAnsi="Times New Roman"/>
                <w:sz w:val="24"/>
              </w:rPr>
              <w:t>Благоустройство и озеленение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AE70F1">
            <w:pPr>
              <w:rPr>
                <w:rFonts w:ascii="Times New Roman" w:hAnsi="Times New Roman"/>
                <w:sz w:val="24"/>
              </w:rPr>
            </w:pPr>
            <w:r w:rsidRPr="00496315">
              <w:rPr>
                <w:rFonts w:ascii="Times New Roman" w:hAnsi="Times New Roman"/>
                <w:sz w:val="24"/>
              </w:rPr>
              <w:t>Озеленение и благоустройство территории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96315" w:rsidRDefault="00B470C3" w:rsidP="00AE70F1">
            <w:pPr>
              <w:rPr>
                <w:rFonts w:ascii="Times New Roman" w:hAnsi="Times New Roman"/>
                <w:sz w:val="24"/>
              </w:rPr>
            </w:pPr>
            <w:r w:rsidRPr="00BD280A"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6720110180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F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6720110180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46F8B" w:rsidRDefault="00B470C3" w:rsidP="00AE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E5">
              <w:rPr>
                <w:rFonts w:ascii="Times New Roman" w:hAnsi="Times New Roman"/>
                <w:sz w:val="24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AE70F1">
            <w:pPr>
              <w:rPr>
                <w:rFonts w:ascii="Times New Roman" w:hAnsi="Times New Roman"/>
                <w:sz w:val="24"/>
              </w:rPr>
            </w:pPr>
            <w:r w:rsidRPr="00792D65">
              <w:rPr>
                <w:rFonts w:ascii="Times New Roman" w:eastAsia="Arial Unicode MS" w:hAnsi="Times New Roman" w:cs="Tahoma"/>
                <w:sz w:val="24"/>
                <w:szCs w:val="24"/>
                <w:lang w:eastAsia="zh-CN"/>
              </w:rPr>
              <w:t>Благоустройство и 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AE70F1">
            <w:pPr>
              <w:rPr>
                <w:rFonts w:ascii="Times New Roman" w:hAnsi="Times New Roman"/>
                <w:sz w:val="24"/>
              </w:rPr>
            </w:pPr>
            <w:r w:rsidRPr="00A876E5">
              <w:rPr>
                <w:rFonts w:ascii="Times New Roman" w:hAnsi="Times New Roman"/>
                <w:sz w:val="24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6730110190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46F8B" w:rsidRDefault="00B470C3" w:rsidP="00AE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F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6730110190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2D65" w:rsidRDefault="00B470C3" w:rsidP="00792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D6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мест массового отдыха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2D65" w:rsidRDefault="00B470C3" w:rsidP="00792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D65">
              <w:rPr>
                <w:rFonts w:ascii="Times New Roman" w:hAnsi="Times New Roman" w:cs="Times New Roman"/>
                <w:sz w:val="24"/>
                <w:szCs w:val="24"/>
              </w:rPr>
              <w:t>Организация обустройства и функционирования мест массового отдыха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6750110210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2D65" w:rsidRDefault="00B470C3" w:rsidP="00792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D6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6750110210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792D6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9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E97937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E97937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E97937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5D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D65"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  <w:t>Программа реализации молодежной политики в Новопетровском сельском поселении Павловского района на 2016 год «Молодежь 2016»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92D65" w:rsidRDefault="00B470C3" w:rsidP="00AE70F1">
            <w:pPr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</w:pPr>
            <w:r w:rsidRPr="0055736F"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  <w:t>Организационное обеспечение реализации молодежной политики, формирование ценностей здорового образа жизни, создание условий для воспитания, развития и занятости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5736F" w:rsidRDefault="00B470C3" w:rsidP="00AE70F1">
            <w:pPr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</w:pPr>
            <w:r w:rsidRPr="0055736F"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rPr>
          <w:trHeight w:val="584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F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E97937">
              <w:rPr>
                <w:rFonts w:ascii="Times New Roman" w:hAnsi="Times New Roman" w:cs="Times New Roman"/>
                <w:b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E97937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E97937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E97937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97937" w:rsidRDefault="00B470C3" w:rsidP="00AE70F1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AE70F1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Культура</w:t>
            </w:r>
            <w:r>
              <w:rPr>
                <w:rFonts w:ascii="Times New Roman" w:hAnsi="Times New Roman" w:cs="Times New Roman"/>
              </w:rPr>
              <w:t xml:space="preserve">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93,2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E97937">
            <w:pPr>
              <w:pStyle w:val="afffb"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 w:rsidRPr="00A876E5">
              <w:rPr>
                <w:rFonts w:ascii="Times New Roman" w:hAnsi="Times New Roman"/>
                <w:sz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E97937">
            <w:pPr>
              <w:pStyle w:val="afffb"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 w:rsidRPr="0055736F">
              <w:rPr>
                <w:rFonts w:ascii="Times New Roman" w:hAnsi="Times New Roman"/>
                <w:bCs/>
                <w:kern w:val="0"/>
                <w:sz w:val="24"/>
                <w:lang w:eastAsia="zh-CN"/>
              </w:rPr>
              <w:t>Содержание, организация и поддержка муниципальных учреждений культуры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876E5" w:rsidRDefault="00B470C3" w:rsidP="00E97937">
            <w:pPr>
              <w:pStyle w:val="afffb"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 w:rsidRPr="00A876E5">
              <w:rPr>
                <w:rFonts w:ascii="Times New Roman" w:hAnsi="Times New Roman"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99,1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5218F" w:rsidRDefault="00B470C3" w:rsidP="00ED3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18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403C2" w:rsidRDefault="00B470C3" w:rsidP="00E97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99,1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D3AAE" w:rsidRDefault="00B470C3" w:rsidP="00ED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AE">
              <w:rPr>
                <w:rFonts w:ascii="Times New Roman" w:hAnsi="Times New Roman" w:cs="Times New Roman"/>
                <w:sz w:val="24"/>
                <w:szCs w:val="24"/>
              </w:rPr>
              <w:t>Субсидии в рамках реализации государственной программы Краснодарского края «Развитие культуры» по подпрограмме «Кадровое обеспечение сферы культуры и искусства»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6010160120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D3AAE" w:rsidRDefault="00B470C3" w:rsidP="00ED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AE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6010160120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D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D3AAE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5218F" w:rsidRDefault="00B470C3" w:rsidP="00E97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8F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75,6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5218F" w:rsidRDefault="00B470C3" w:rsidP="00ED3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36F">
              <w:rPr>
                <w:rFonts w:ascii="Times New Roman" w:eastAsia="Arial Unicode MS" w:hAnsi="Times New Roman"/>
                <w:bCs/>
                <w:sz w:val="24"/>
                <w:lang w:eastAsia="zh-CN"/>
              </w:rPr>
              <w:t>Содержание, организация и поддержка муниципальных учреждений культуры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75,6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5218F" w:rsidRDefault="00B470C3" w:rsidP="00E97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6E5">
              <w:rPr>
                <w:rFonts w:ascii="Times New Roman" w:hAnsi="Times New Roman"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5218F" w:rsidRDefault="00B470C3" w:rsidP="00ED3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8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403C2" w:rsidRDefault="00B470C3" w:rsidP="00ED3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3C2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</w:t>
            </w:r>
            <w:r w:rsidRPr="00E403C2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государственной программы Краснодарского края «Развитие культуры» по подпрограмме «Кадровое обеспечение сферы культуры и искусства».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6030160120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5218F" w:rsidRDefault="00B470C3" w:rsidP="00ED3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18F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муниципального задания на оказание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8F">
              <w:rPr>
                <w:rFonts w:ascii="Times New Roman" w:hAnsi="Times New Roman" w:cs="Times New Roman"/>
                <w:sz w:val="24"/>
                <w:szCs w:val="24"/>
              </w:rPr>
              <w:t>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6030160120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5E7E19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1E86" w:rsidRDefault="00B470C3" w:rsidP="004D34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Новопетровского сельского поселения Павловского района «Кадровое обеспечение сферы культуры и искусства на 2016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4D34D3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1E86" w:rsidRDefault="00B470C3" w:rsidP="00E979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36F"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5600010070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5E7E19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D34D3" w:rsidRDefault="00B470C3" w:rsidP="00E97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5AA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5600010070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5E7E19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A33C47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A33C47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A33C4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A33C47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99,4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5D">
              <w:rPr>
                <w:rFonts w:ascii="Times New Roman" w:hAnsi="Times New Roman" w:cs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1072" w:rsidRDefault="00B470C3" w:rsidP="00E97937">
            <w:pPr>
              <w:pStyle w:val="BalloonText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  <w:p w:rsidR="00B470C3" w:rsidRPr="00641072" w:rsidRDefault="00B470C3" w:rsidP="00E97937">
            <w:pPr>
              <w:pStyle w:val="BalloonText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641072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F05AA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5AA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мер социальной поддержки отдельных категорий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4441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5F05AA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5AA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41072" w:rsidRDefault="00B470C3" w:rsidP="00E97937">
            <w:pPr>
              <w:pStyle w:val="BalloonText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  <w:p w:rsidR="00B470C3" w:rsidRPr="00641072" w:rsidRDefault="00B470C3" w:rsidP="00E97937">
            <w:pPr>
              <w:pStyle w:val="BalloonText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641072">
              <w:rPr>
                <w:rFonts w:ascii="Times New Roman" w:eastAsia="Arial Unicode MS" w:hAnsi="Times New Roman"/>
                <w:bCs/>
                <w:sz w:val="24"/>
                <w:szCs w:val="24"/>
                <w:lang w:eastAsia="zh-CN"/>
              </w:rPr>
              <w:t>Меры поддержки лиц, замещавших муниципальные должности и должности муниципальной службы Новопетровского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5F05AA">
            <w:pPr>
              <w:pStyle w:val="aff2"/>
              <w:tabs>
                <w:tab w:val="left" w:pos="1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33C4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806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BalloonText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zh-CN"/>
              </w:rPr>
            </w:pPr>
            <w:r w:rsidRPr="00641072">
              <w:rPr>
                <w:rFonts w:ascii="Times New Roman" w:eastAsia="Arial Unicode MS" w:hAnsi="Times New Roman"/>
                <w:bCs/>
                <w:sz w:val="24"/>
                <w:szCs w:val="24"/>
                <w:lang w:eastAsia="zh-CN"/>
              </w:rPr>
              <w:t>Выплата дополнительного социального обеспечения, доплат к пенсиям пособий, компенса</w:t>
            </w:r>
          </w:p>
          <w:p w:rsidR="00B470C3" w:rsidRDefault="00B470C3" w:rsidP="00E97937">
            <w:pPr>
              <w:pStyle w:val="BalloonText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zh-CN"/>
              </w:rPr>
            </w:pPr>
            <w:r w:rsidRPr="00641072">
              <w:rPr>
                <w:rFonts w:ascii="Times New Roman" w:eastAsia="Arial Unicode MS" w:hAnsi="Times New Roman"/>
                <w:bCs/>
                <w:sz w:val="24"/>
                <w:szCs w:val="24"/>
                <w:lang w:eastAsia="zh-CN"/>
              </w:rPr>
              <w:t>ций</w:t>
            </w:r>
          </w:p>
          <w:p w:rsidR="00B470C3" w:rsidRPr="00641072" w:rsidRDefault="00B470C3" w:rsidP="00E97937">
            <w:pPr>
              <w:pStyle w:val="BalloonText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5F05AA">
            <w:pPr>
              <w:pStyle w:val="aff2"/>
              <w:tabs>
                <w:tab w:val="left" w:pos="1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6410110230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A33C4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806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5218F" w:rsidRDefault="00B470C3" w:rsidP="00E97937">
            <w:pP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Иные пенсии социальные доплаты к пенсии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6410110230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7C130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806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38680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7C130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386806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 w:rsidP="00386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806">
              <w:rPr>
                <w:rFonts w:ascii="Times New Roman" w:hAnsi="Times New Roman" w:cs="Times New Roman"/>
                <w:sz w:val="24"/>
                <w:szCs w:val="24"/>
              </w:rPr>
              <w:t>Ведомственная</w:t>
            </w:r>
            <w:r w:rsidRPr="00386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целевая программа Новопетровского сельского поселения Павловского района «</w:t>
            </w:r>
            <w:r w:rsidRPr="00386806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Pr="0038680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 w:rsidP="0038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 w:rsidP="0038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386806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 w:rsidP="0038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6F">
              <w:rPr>
                <w:rFonts w:ascii="Times New Roman" w:eastAsia="Arial Unicode MS" w:hAnsi="Times New Roman" w:cs="Tahoma"/>
                <w:bCs/>
                <w:sz w:val="24"/>
                <w:szCs w:val="24"/>
                <w:lang w:eastAsia="zh-CN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 w:rsidP="0038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 w:rsidP="0038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386806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 w:rsidP="0038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806">
              <w:rPr>
                <w:rFonts w:ascii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130A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 w:rsidP="0038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 w:rsidP="0038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A33C47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A33C4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A33C47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A33C47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403C2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69783F">
              <w:rPr>
                <w:rFonts w:ascii="Times New Roman" w:hAnsi="Times New Roman" w:cs="Times New Roman"/>
                <w:b/>
              </w:rPr>
              <w:t>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A76AE7" w:rsidRDefault="00B470C3" w:rsidP="00A76AE7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5218F" w:rsidRDefault="00B470C3" w:rsidP="00E97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8F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69783F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5218F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EE7F51">
              <w:rPr>
                <w:rFonts w:ascii="Times New Roman" w:hAnsi="Times New Roman"/>
                <w:color w:val="000000"/>
              </w:rPr>
              <w:t>Развитие физической культуры в Новопетровском сельском поселении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806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403C2" w:rsidRDefault="00B470C3" w:rsidP="002F19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физической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38680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5810110680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806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403C2" w:rsidRDefault="00B470C3" w:rsidP="002F198D">
            <w:pPr>
              <w:pStyle w:val="afffb"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 w:rsidRPr="00E403C2">
              <w:rPr>
                <w:rFonts w:ascii="Times New Roman" w:hAnsi="Times New Roman"/>
                <w:sz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5810110680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86806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806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4415D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403C2" w:rsidRDefault="00B470C3" w:rsidP="002F198D">
            <w:pPr>
              <w:pStyle w:val="afffb"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 w:rsidRPr="002C743C">
              <w:rPr>
                <w:rFonts w:ascii="Times New Roman" w:hAnsi="Times New Roman"/>
                <w:b/>
                <w:bCs/>
                <w:sz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2378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3A2378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2378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3A2378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2378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3A2378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2378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2378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2378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2378" w:rsidRDefault="00B47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b/>
                <w:sz w:val="24"/>
                <w:szCs w:val="24"/>
              </w:rPr>
              <w:t>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2378" w:rsidRDefault="00B470C3" w:rsidP="00E97937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C743C" w:rsidRDefault="00B470C3" w:rsidP="002F198D">
            <w:pPr>
              <w:pStyle w:val="afffb"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 w:rsidRPr="002C743C">
              <w:rPr>
                <w:rFonts w:ascii="Times New Roman" w:hAnsi="Times New Roman"/>
                <w:sz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403C2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C743C" w:rsidRDefault="00B470C3" w:rsidP="002F198D">
            <w:pPr>
              <w:pStyle w:val="afffb"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 w:rsidRPr="002C743C">
              <w:rPr>
                <w:rFonts w:ascii="Times New Roman" w:hAnsi="Times New Roman"/>
                <w:sz w:val="24"/>
              </w:rPr>
              <w:t>Управление муниципальными финансами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403C2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F198D">
            <w:pPr>
              <w:pStyle w:val="afffb"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 w:rsidRPr="002C743C">
              <w:rPr>
                <w:rFonts w:ascii="Times New Roman" w:hAnsi="Times New Roman"/>
                <w:sz w:val="24"/>
              </w:rPr>
              <w:t xml:space="preserve">Управление муниципальным долгом и муниципальными финансовыми активами </w:t>
            </w:r>
            <w:r>
              <w:rPr>
                <w:rFonts w:ascii="Times New Roman" w:hAnsi="Times New Roman"/>
                <w:sz w:val="24"/>
              </w:rPr>
              <w:t>Новопетровского</w:t>
            </w:r>
            <w:r w:rsidRPr="002C743C">
              <w:rPr>
                <w:rFonts w:ascii="Times New Roman" w:hAnsi="Times New Roman"/>
                <w:sz w:val="24"/>
              </w:rPr>
              <w:t xml:space="preserve"> сельского поселения Павловского района</w:t>
            </w:r>
          </w:p>
          <w:p w:rsidR="00B470C3" w:rsidRPr="002C743C" w:rsidRDefault="00B470C3" w:rsidP="002F198D">
            <w:pPr>
              <w:pStyle w:val="afffb"/>
              <w:suppressAutoHyphens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40B95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403C2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C743C" w:rsidRDefault="00B470C3" w:rsidP="002F198D">
            <w:pPr>
              <w:pStyle w:val="afffb"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 w:rsidRPr="002C743C">
              <w:rPr>
                <w:rFonts w:ascii="Times New Roman" w:hAnsi="Times New Roman"/>
                <w:sz w:val="24"/>
              </w:rPr>
              <w:t xml:space="preserve">Процентные платежи по муниципальному долгу </w:t>
            </w:r>
            <w:r>
              <w:rPr>
                <w:rFonts w:ascii="Times New Roman" w:hAnsi="Times New Roman"/>
                <w:sz w:val="24"/>
              </w:rPr>
              <w:t>Новопетровского</w:t>
            </w:r>
            <w:r w:rsidRPr="002C743C">
              <w:rPr>
                <w:rFonts w:ascii="Times New Roman" w:hAnsi="Times New Roman"/>
                <w:sz w:val="24"/>
              </w:rPr>
              <w:t xml:space="preserve">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 w:rsidRPr="00386806">
              <w:rPr>
                <w:rFonts w:ascii="Times New Roman" w:hAnsi="Times New Roman" w:cs="Times New Roman"/>
              </w:rPr>
              <w:t>7520110150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403C2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F83F7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E97937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C743C" w:rsidRDefault="00B470C3" w:rsidP="002F198D">
            <w:pPr>
              <w:pStyle w:val="afffb"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 w:rsidRPr="002C743C">
              <w:rPr>
                <w:rFonts w:ascii="Times New Roman" w:hAnsi="Times New Roman"/>
                <w:sz w:val="24"/>
              </w:rPr>
              <w:t xml:space="preserve">Обслуживание муниципального долга </w:t>
            </w:r>
            <w:r>
              <w:rPr>
                <w:rFonts w:ascii="Times New Roman" w:hAnsi="Times New Roman"/>
                <w:sz w:val="24"/>
              </w:rPr>
              <w:t>Новопетровского</w:t>
            </w:r>
            <w:r w:rsidRPr="002C743C">
              <w:rPr>
                <w:rFonts w:ascii="Times New Roman" w:hAnsi="Times New Roman"/>
                <w:sz w:val="24"/>
              </w:rPr>
              <w:t xml:space="preserve">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7520110150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403C2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9783F" w:rsidRDefault="00B4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83F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793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B470C3" w:rsidRDefault="00B470C3" w:rsidP="002000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4C78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Pr="002000B8" w:rsidRDefault="00B470C3" w:rsidP="004C78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Новопетровского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С.В. Щеголихин</w:t>
      </w: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E716C8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>ПРИЛОЖЕНИЕ 4</w:t>
      </w:r>
    </w:p>
    <w:p w:rsidR="00B470C3" w:rsidRDefault="00B470C3" w:rsidP="00E716C8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                   к решению Совета</w:t>
      </w:r>
    </w:p>
    <w:p w:rsidR="00B470C3" w:rsidRDefault="00B470C3" w:rsidP="00E716C8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>Новопетровского сельского поселения</w:t>
      </w:r>
    </w:p>
    <w:p w:rsidR="00B470C3" w:rsidRDefault="00B470C3" w:rsidP="00E716C8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Павловского района</w:t>
      </w:r>
    </w:p>
    <w:p w:rsidR="00B470C3" w:rsidRDefault="00B470C3" w:rsidP="00E716C8">
      <w:pPr>
        <w:ind w:firstLine="720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>от___________ №______</w:t>
      </w:r>
    </w:p>
    <w:p w:rsidR="00B470C3" w:rsidRDefault="00B470C3" w:rsidP="00E716C8">
      <w:pPr>
        <w:ind w:firstLine="720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F13DA3">
      <w:pPr>
        <w:ind w:firstLine="720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Pr="002000B8" w:rsidRDefault="00B470C3" w:rsidP="00F13DA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9"/>
        <w:gridCol w:w="6125"/>
        <w:gridCol w:w="567"/>
        <w:gridCol w:w="567"/>
        <w:gridCol w:w="2127"/>
        <w:gridCol w:w="1613"/>
        <w:gridCol w:w="1765"/>
        <w:gridCol w:w="1767"/>
      </w:tblGrid>
      <w:tr w:rsidR="00B470C3" w:rsidRPr="002000B8">
        <w:tc>
          <w:tcPr>
            <w:tcW w:w="152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Default="00B470C3" w:rsidP="00F13DA3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13DA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РАСХОДЫ </w:t>
            </w:r>
          </w:p>
          <w:p w:rsidR="00B470C3" w:rsidRPr="00F13DA3" w:rsidRDefault="00B470C3" w:rsidP="00F13DA3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13DA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Новопетровского сельского поселения Павловского района </w:t>
            </w:r>
            <w:r w:rsidRPr="00F13DA3">
              <w:rPr>
                <w:rFonts w:ascii="Times New Roman" w:hAnsi="Times New Roman" w:cs="Times New Roman"/>
                <w:b w:val="0"/>
                <w:sz w:val="28"/>
                <w:szCs w:val="28"/>
              </w:rPr>
              <w:t>по разделам и подразделам классификации расходов бюджетов за 201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6 </w:t>
            </w:r>
            <w:r w:rsidRPr="00F13DA3">
              <w:rPr>
                <w:rFonts w:ascii="Times New Roman" w:hAnsi="Times New Roman" w:cs="Times New Roman"/>
                <w:b w:val="0"/>
                <w:sz w:val="28"/>
                <w:szCs w:val="28"/>
              </w:rPr>
              <w:t>год</w:t>
            </w:r>
          </w:p>
          <w:p w:rsidR="00B470C3" w:rsidRPr="002000B8" w:rsidRDefault="00B470C3" w:rsidP="00F13DA3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0C3" w:rsidRPr="00F13DA3" w:rsidRDefault="00B470C3" w:rsidP="00F13DA3">
            <w:pPr>
              <w:pStyle w:val="af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F13DA3">
              <w:rPr>
                <w:rStyle w:val="a"/>
                <w:rFonts w:ascii="Times New Roman" w:hAnsi="Times New Roman" w:cs="Times New Roman"/>
                <w:b w:val="0"/>
                <w:bCs/>
                <w:sz w:val="28"/>
                <w:szCs w:val="28"/>
              </w:rPr>
              <w:t>(тыс. рублей)</w:t>
            </w:r>
          </w:p>
        </w:tc>
      </w:tr>
      <w:tr w:rsidR="00B470C3" w:rsidRPr="00F13DA3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E716C8">
              <w:rPr>
                <w:rFonts w:ascii="Times New Roman" w:hAnsi="Times New Roman" w:cs="Times New Roman"/>
                <w:b w:val="0"/>
              </w:rPr>
              <w:t>№</w:t>
            </w:r>
            <w:r w:rsidRPr="00E716C8">
              <w:rPr>
                <w:rFonts w:ascii="Times New Roman" w:hAnsi="Times New Roman" w:cs="Times New Roman"/>
                <w:b w:val="0"/>
              </w:rPr>
              <w:br/>
              <w:t>п/п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F13DA3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E716C8">
              <w:rPr>
                <w:rFonts w:ascii="Times New Roman" w:hAnsi="Times New Roman" w:cs="Times New Roman"/>
                <w:b w:val="0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F13DA3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E716C8">
              <w:rPr>
                <w:rFonts w:ascii="Times New Roman" w:hAnsi="Times New Roman" w:cs="Times New Roman"/>
                <w:b w:val="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F13DA3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E716C8">
              <w:rPr>
                <w:rFonts w:ascii="Times New Roman" w:hAnsi="Times New Roman" w:cs="Times New Roman"/>
                <w:b w:val="0"/>
              </w:rPr>
              <w:t>ПР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1C45B7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E716C8">
              <w:rPr>
                <w:rFonts w:ascii="Times New Roman" w:hAnsi="Times New Roman" w:cs="Times New Roman"/>
                <w:b w:val="0"/>
                <w:bCs w:val="0"/>
              </w:rPr>
              <w:t>Бюджет, утвержденный решением Совета Новопетровског</w:t>
            </w:r>
            <w:r>
              <w:rPr>
                <w:rFonts w:ascii="Times New Roman" w:hAnsi="Times New Roman" w:cs="Times New Roman"/>
                <w:b w:val="0"/>
                <w:bCs w:val="0"/>
              </w:rPr>
              <w:t>о</w:t>
            </w:r>
            <w:r w:rsidRPr="00E716C8">
              <w:rPr>
                <w:rFonts w:ascii="Times New Roman" w:hAnsi="Times New Roman" w:cs="Times New Roman"/>
                <w:b w:val="0"/>
                <w:bCs w:val="0"/>
              </w:rPr>
              <w:t xml:space="preserve"> сельского поселения от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21</w:t>
            </w:r>
            <w:r w:rsidRPr="00BC61C2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.12.1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</w:t>
            </w:r>
            <w:r w:rsidRPr="00BC61C2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года №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20/45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1C45B7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E716C8">
              <w:rPr>
                <w:rFonts w:ascii="Times New Roman" w:hAnsi="Times New Roman" w:cs="Times New Roman"/>
                <w:b w:val="0"/>
                <w:bCs w:val="0"/>
              </w:rPr>
              <w:t>Уточненная бюджетная роспись на 201</w:t>
            </w:r>
            <w:r>
              <w:rPr>
                <w:rFonts w:ascii="Times New Roman" w:hAnsi="Times New Roman" w:cs="Times New Roman"/>
                <w:b w:val="0"/>
                <w:bCs w:val="0"/>
              </w:rPr>
              <w:t>6</w:t>
            </w:r>
            <w:r w:rsidRPr="00E716C8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1C45B7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E716C8">
              <w:rPr>
                <w:rFonts w:ascii="Times New Roman" w:hAnsi="Times New Roman" w:cs="Times New Roman"/>
                <w:b w:val="0"/>
                <w:bCs w:val="0"/>
              </w:rPr>
              <w:t>Кассовое исполнение за 201</w:t>
            </w:r>
            <w:r>
              <w:rPr>
                <w:rFonts w:ascii="Times New Roman" w:hAnsi="Times New Roman" w:cs="Times New Roman"/>
                <w:b w:val="0"/>
                <w:bCs w:val="0"/>
              </w:rPr>
              <w:t>6</w:t>
            </w:r>
            <w:r w:rsidRPr="00E716C8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716C8" w:rsidRDefault="00B470C3" w:rsidP="001C45B7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E716C8">
              <w:rPr>
                <w:rFonts w:ascii="Times New Roman" w:hAnsi="Times New Roman" w:cs="Times New Roman"/>
                <w:b w:val="0"/>
              </w:rPr>
              <w:t>Процент исполнения к уточненной сводной бюджетной росписи на 201</w:t>
            </w:r>
            <w:r>
              <w:rPr>
                <w:rFonts w:ascii="Times New Roman" w:hAnsi="Times New Roman" w:cs="Times New Roman"/>
                <w:b w:val="0"/>
              </w:rPr>
              <w:t>6</w:t>
            </w:r>
            <w:r w:rsidRPr="00E716C8">
              <w:rPr>
                <w:rFonts w:ascii="Times New Roman" w:hAnsi="Times New Roman" w:cs="Times New Roman"/>
                <w:b w:val="0"/>
              </w:rPr>
              <w:t xml:space="preserve"> год</w:t>
            </w:r>
          </w:p>
        </w:tc>
      </w:tr>
      <w:tr w:rsidR="00B470C3" w:rsidRPr="002000B8" w:rsidTr="00720519">
        <w:trPr>
          <w:trHeight w:val="337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E716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E716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E716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E716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E716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E716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716C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E716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E716C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E716C8">
              <w:rPr>
                <w:rFonts w:ascii="Times New Roman" w:hAnsi="Times New Roman" w:cs="Times New Roman"/>
              </w:rPr>
              <w:t>8</w:t>
            </w:r>
          </w:p>
        </w:tc>
      </w:tr>
      <w:tr w:rsidR="00B470C3" w:rsidRPr="002000B8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2000B8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5632,4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7880,5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7090,8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Администрация Новопетровского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3B44A6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3A360E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1C45B7">
            <w:pPr>
              <w:pStyle w:val="Heading1"/>
              <w:jc w:val="left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1C45B7">
            <w:pPr>
              <w:pStyle w:val="Heading1"/>
              <w:jc w:val="left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2698,45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3250,1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3148,3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96,9</w:t>
            </w:r>
          </w:p>
        </w:tc>
      </w:tr>
      <w:tr w:rsidR="00B470C3" w:rsidRPr="003A360E" w:rsidTr="00720519">
        <w:trPr>
          <w:trHeight w:val="324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511,0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508,8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2104,85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2493,5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2395,6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E6400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223,2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</w:t>
            </w:r>
          </w:p>
        </w:tc>
      </w:tr>
      <w:tr w:rsidR="00B470C3" w:rsidRPr="003A360E" w:rsidTr="00720519">
        <w:trPr>
          <w:trHeight w:val="340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3A360E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253F7" w:rsidRDefault="00B470C3" w:rsidP="003253F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76,3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3A360E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AF5303">
              <w:rPr>
                <w:rFonts w:ascii="Times New Roman" w:hAnsi="Times New Roman" w:cs="Times New Roman"/>
                <w:lang w:eastAsia="ar-SA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1525,5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1369,7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1525,5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</w:tr>
      <w:tr w:rsidR="00B470C3" w:rsidRPr="003A360E" w:rsidTr="00720519">
        <w:trPr>
          <w:trHeight w:val="415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3A360E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rPr>
          <w:trHeight w:val="323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3A360E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3A360E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1365,95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2031,8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1895,4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84EB4" w:rsidRDefault="00B470C3" w:rsidP="00E6400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93,3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1365,95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2031,8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1895,4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93,3</w:t>
            </w:r>
          </w:p>
        </w:tc>
      </w:tr>
      <w:tr w:rsidR="00B470C3" w:rsidRPr="003A360E" w:rsidTr="00720519">
        <w:trPr>
          <w:trHeight w:val="242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8.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3A360E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3A360E">
              <w:rPr>
                <w:rFonts w:ascii="Times New Roman" w:hAnsi="Times New Roman" w:cs="Times New Roman"/>
                <w:b w:val="0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3253F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684EB4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3253F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720519">
              <w:rPr>
                <w:rFonts w:ascii="Times New Roman" w:hAnsi="Times New Roman" w:cs="Times New Roman"/>
                <w:lang w:eastAsia="ar-SA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3253F7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  <w:bCs/>
                <w:snapToGrid w:val="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  <w:bCs/>
                <w:snapToGrid w:val="0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 w:rsidRPr="003A360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CF666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6400D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  <w:bCs/>
                <w:snapToGrid w:val="0"/>
              </w:rPr>
            </w:pPr>
            <w:r w:rsidRPr="00E6400D">
              <w:rPr>
                <w:rFonts w:ascii="Times New Roman" w:hAnsi="Times New Roman" w:cs="Times New Roman"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CF666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3A360E" w:rsidTr="00720519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c"/>
              <w:jc w:val="both"/>
              <w:rPr>
                <w:rFonts w:ascii="Times New Roman" w:hAnsi="Times New Roman" w:cs="Times New Roman"/>
                <w:bCs/>
                <w:snapToGrid w:val="0"/>
              </w:rPr>
            </w:pPr>
            <w:r w:rsidRPr="00E6400D">
              <w:rPr>
                <w:rFonts w:ascii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CF666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3A360E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67156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B470C3" w:rsidRPr="003A360E" w:rsidRDefault="00B470C3" w:rsidP="006C13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70C3" w:rsidRPr="003A360E" w:rsidRDefault="00B470C3" w:rsidP="006C13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70C3" w:rsidRPr="003A360E" w:rsidRDefault="00B470C3" w:rsidP="006C13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70C3" w:rsidRDefault="00B470C3" w:rsidP="006C13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6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Новопетровского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С.В. Щеголихин</w:t>
      </w:r>
    </w:p>
    <w:p w:rsidR="00B470C3" w:rsidRDefault="00B470C3" w:rsidP="006C13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6C13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6C13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873CED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70C3" w:rsidRDefault="00B470C3" w:rsidP="004C637D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5</w:t>
      </w:r>
    </w:p>
    <w:p w:rsidR="00B470C3" w:rsidRDefault="00B470C3" w:rsidP="00684EB4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             к решению Совета</w:t>
      </w:r>
    </w:p>
    <w:p w:rsidR="00B470C3" w:rsidRDefault="00B470C3" w:rsidP="00684EB4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>Новопетровского сельского поселения</w:t>
      </w:r>
    </w:p>
    <w:p w:rsidR="00B470C3" w:rsidRDefault="00B470C3" w:rsidP="00684EB4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    Павловского района</w:t>
      </w:r>
    </w:p>
    <w:p w:rsidR="00B470C3" w:rsidRDefault="00B470C3" w:rsidP="00684EB4">
      <w:pPr>
        <w:ind w:firstLine="720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 от___________ №______</w:t>
      </w:r>
    </w:p>
    <w:p w:rsidR="00B470C3" w:rsidRDefault="00B470C3" w:rsidP="002000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4394"/>
        <w:gridCol w:w="1276"/>
        <w:gridCol w:w="1275"/>
        <w:gridCol w:w="1134"/>
        <w:gridCol w:w="1276"/>
        <w:gridCol w:w="1134"/>
        <w:gridCol w:w="1276"/>
        <w:gridCol w:w="1233"/>
        <w:gridCol w:w="44"/>
      </w:tblGrid>
      <w:tr w:rsidR="00B470C3" w:rsidRPr="002000B8">
        <w:trPr>
          <w:gridAfter w:val="1"/>
          <w:wAfter w:w="44" w:type="dxa"/>
        </w:trPr>
        <w:tc>
          <w:tcPr>
            <w:tcW w:w="145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Default="00B470C3" w:rsidP="007C35C1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РАСХОДЫ</w:t>
            </w:r>
          </w:p>
          <w:p w:rsidR="00B470C3" w:rsidRPr="007C35C1" w:rsidRDefault="00B470C3" w:rsidP="007C35C1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C35C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Новопетровского</w:t>
            </w:r>
            <w:r w:rsidRPr="007C35C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Павловского района на исполнение целевых программ</w:t>
            </w:r>
            <w:r w:rsidRPr="007C35C1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 xml:space="preserve"> за 201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Pr="007C35C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</w:p>
          <w:p w:rsidR="00B470C3" w:rsidRPr="002000B8" w:rsidRDefault="00B470C3" w:rsidP="007C35C1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0C3" w:rsidRPr="007C35C1" w:rsidRDefault="00B470C3" w:rsidP="007C35C1">
            <w:pPr>
              <w:pStyle w:val="af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</w:t>
            </w:r>
            <w:r w:rsidRPr="007C35C1">
              <w:rPr>
                <w:rStyle w:val="a"/>
                <w:rFonts w:ascii="Times New Roman" w:hAnsi="Times New Roman" w:cs="Times New Roman"/>
                <w:b w:val="0"/>
                <w:bCs/>
                <w:sz w:val="28"/>
                <w:szCs w:val="28"/>
              </w:rPr>
              <w:t>(тыс. рублей)</w:t>
            </w:r>
          </w:p>
        </w:tc>
      </w:tr>
      <w:tr w:rsidR="00B470C3" w:rsidRPr="002000B8" w:rsidTr="007C5588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851405">
              <w:rPr>
                <w:rFonts w:ascii="Times New Roman" w:hAnsi="Times New Roman" w:cs="Times New Roman"/>
                <w:b w:val="0"/>
              </w:rPr>
              <w:t>Код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851405">
              <w:rPr>
                <w:rFonts w:ascii="Times New Roman" w:hAnsi="Times New Roman" w:cs="Times New Roman"/>
                <w:b w:val="0"/>
              </w:rPr>
              <w:t>Наименование программы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720519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851405">
              <w:rPr>
                <w:rFonts w:ascii="Times New Roman" w:hAnsi="Times New Roman" w:cs="Times New Roman"/>
                <w:b w:val="0"/>
                <w:bCs w:val="0"/>
              </w:rPr>
              <w:t xml:space="preserve">Бюджет, утвержденный решением Совета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Новопетровского</w:t>
            </w:r>
            <w:r w:rsidRPr="00851405">
              <w:rPr>
                <w:rFonts w:ascii="Times New Roman" w:hAnsi="Times New Roman" w:cs="Times New Roman"/>
                <w:b w:val="0"/>
                <w:bCs w:val="0"/>
              </w:rPr>
              <w:t xml:space="preserve"> сельского поселения от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21</w:t>
            </w:r>
            <w:r w:rsidRPr="00BC61C2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.12.1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</w:t>
            </w:r>
            <w:r w:rsidRPr="00BC61C2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года №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20/45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720519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851405">
              <w:rPr>
                <w:rFonts w:ascii="Times New Roman" w:hAnsi="Times New Roman" w:cs="Times New Roman"/>
                <w:b w:val="0"/>
                <w:bCs w:val="0"/>
              </w:rPr>
              <w:t>Уточненная бюджетная роспись на 201</w:t>
            </w:r>
            <w:r>
              <w:rPr>
                <w:rFonts w:ascii="Times New Roman" w:hAnsi="Times New Roman" w:cs="Times New Roman"/>
                <w:b w:val="0"/>
                <w:bCs w:val="0"/>
              </w:rPr>
              <w:t>6</w:t>
            </w:r>
            <w:r w:rsidRPr="00851405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720519">
            <w:pPr>
              <w:pStyle w:val="Heading1"/>
              <w:rPr>
                <w:rFonts w:ascii="Times New Roman" w:hAnsi="Times New Roman" w:cs="Times New Roman"/>
                <w:b w:val="0"/>
                <w:bCs w:val="0"/>
              </w:rPr>
            </w:pPr>
            <w:r w:rsidRPr="00851405">
              <w:rPr>
                <w:rFonts w:ascii="Times New Roman" w:hAnsi="Times New Roman" w:cs="Times New Roman"/>
                <w:b w:val="0"/>
                <w:bCs w:val="0"/>
              </w:rPr>
              <w:t>Кассовое исполнение за 201</w:t>
            </w:r>
            <w:r>
              <w:rPr>
                <w:rFonts w:ascii="Times New Roman" w:hAnsi="Times New Roman" w:cs="Times New Roman"/>
                <w:b w:val="0"/>
                <w:bCs w:val="0"/>
              </w:rPr>
              <w:t>6</w:t>
            </w:r>
            <w:r w:rsidRPr="00851405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851405" w:rsidRDefault="00B470C3" w:rsidP="00720519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851405">
              <w:rPr>
                <w:rFonts w:ascii="Times New Roman" w:hAnsi="Times New Roman" w:cs="Times New Roman"/>
                <w:b w:val="0"/>
              </w:rPr>
              <w:t>Процент исполнения к уточненной сводной бюджетной росписи на 201</w:t>
            </w:r>
            <w:r>
              <w:rPr>
                <w:rFonts w:ascii="Times New Roman" w:hAnsi="Times New Roman" w:cs="Times New Roman"/>
                <w:b w:val="0"/>
              </w:rPr>
              <w:t>6</w:t>
            </w:r>
            <w:r w:rsidRPr="00851405">
              <w:rPr>
                <w:rFonts w:ascii="Times New Roman" w:hAnsi="Times New Roman" w:cs="Times New Roman"/>
                <w:b w:val="0"/>
              </w:rPr>
              <w:t xml:space="preserve"> год</w:t>
            </w:r>
          </w:p>
        </w:tc>
      </w:tr>
      <w:tr w:rsidR="00B470C3" w:rsidRPr="002000B8" w:rsidTr="007C5588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в том числе 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D47867">
            <w:pPr>
              <w:pStyle w:val="aff2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в том числе средства краевого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D47867">
            <w:pPr>
              <w:pStyle w:val="aff2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в том числе средства краевого бюджета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851405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51405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851405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851405">
              <w:rPr>
                <w:rFonts w:ascii="Times New Roman" w:hAnsi="Times New Roman" w:cs="Times New Roman"/>
              </w:rPr>
              <w:t>9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000B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2000B8" w:rsidRDefault="00B470C3" w:rsidP="006C1358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0C3" w:rsidRPr="002000B8" w:rsidTr="007C5588"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</w:tr>
      <w:tr w:rsidR="00B470C3" w:rsidRPr="002000B8" w:rsidTr="007C5588"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1124E2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1124E2"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1124E2"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872,7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556,3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91,5</w:t>
            </w:r>
          </w:p>
        </w:tc>
      </w:tr>
      <w:tr w:rsidR="00B470C3" w:rsidRPr="002000B8" w:rsidTr="007C5588"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</w:tr>
      <w:tr w:rsidR="00B470C3" w:rsidRPr="002000B8" w:rsidTr="007C5588"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01BF3">
            <w:pPr>
              <w:pStyle w:val="affc"/>
              <w:jc w:val="both"/>
              <w:rPr>
                <w:rFonts w:ascii="Times New Roman" w:hAnsi="Times New Roman" w:cs="Times New Roman"/>
                <w:b/>
              </w:rPr>
            </w:pPr>
            <w:r w:rsidRPr="001124E2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 xml:space="preserve">1. Итого </w:t>
            </w: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государственные</w:t>
            </w:r>
            <w:r w:rsidRPr="001124E2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 xml:space="preserve"> программы,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1124E2"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 w:rsidRPr="001124E2"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556,3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2000B8">
            <w:pPr>
              <w:pStyle w:val="Heading1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87,5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4316D" w:rsidRDefault="00B470C3" w:rsidP="002000B8">
            <w:pPr>
              <w:pStyle w:val="aff2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60101</w:t>
            </w:r>
            <w:r w:rsidRPr="0078384F">
              <w:rPr>
                <w:rFonts w:ascii="Times New Roman" w:hAnsi="Times New Roman" w:cs="Times New Roman"/>
              </w:rPr>
              <w:t>6012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01BF3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Краснодарского края «Развитие культуры» по подпрограмме «Кадровое обеспечение сферы культуры и искусства»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532,6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6030160120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01BF3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Краснодарского края «Развитие культуры» по подпрограмме «Кадровое обеспечение сферы культуры и искусства»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20519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4316D" w:rsidRDefault="00B470C3" w:rsidP="001D1A7C">
            <w:pPr>
              <w:pStyle w:val="aff2"/>
              <w:rPr>
                <w:rFonts w:ascii="Times New Roman" w:hAnsi="Times New Roman" w:cs="Times New Roman"/>
                <w:highlight w:val="yellow"/>
              </w:rPr>
            </w:pPr>
            <w:r w:rsidRPr="0078384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ведомственные</w:t>
            </w:r>
            <w:r w:rsidRPr="001124E2">
              <w:rPr>
                <w:rFonts w:ascii="Times New Roman" w:hAnsi="Times New Roman" w:cs="Times New Roman"/>
              </w:rPr>
              <w:t xml:space="preserve"> целевые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4316D" w:rsidRDefault="00B470C3" w:rsidP="002000B8">
            <w:pPr>
              <w:pStyle w:val="aff2"/>
              <w:rPr>
                <w:rFonts w:ascii="Times New Roman" w:hAnsi="Times New Roman" w:cs="Times New Roman"/>
                <w:highlight w:val="yellow"/>
              </w:rPr>
            </w:pPr>
            <w:r w:rsidRPr="0078384F">
              <w:rPr>
                <w:rFonts w:ascii="Times New Roman" w:hAnsi="Times New Roman" w:cs="Times New Roman"/>
              </w:rPr>
              <w:t>550</w:t>
            </w:r>
            <w:r>
              <w:rPr>
                <w:rFonts w:ascii="Times New Roman" w:hAnsi="Times New Roman" w:cs="Times New Roman"/>
              </w:rPr>
              <w:t>00</w:t>
            </w:r>
            <w:r w:rsidRPr="0078384F">
              <w:rPr>
                <w:rFonts w:ascii="Times New Roman" w:hAnsi="Times New Roman" w:cs="Times New Roman"/>
              </w:rPr>
              <w:t>1007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C5588">
            <w:pPr>
              <w:pStyle w:val="aff2"/>
              <w:rPr>
                <w:rFonts w:ascii="Times New Roman" w:hAnsi="Times New Roman" w:cs="Times New Roman"/>
              </w:rPr>
            </w:pPr>
            <w:r w:rsidRPr="0078384F">
              <w:rPr>
                <w:rFonts w:ascii="Times New Roman" w:hAnsi="Times New Roman" w:cs="Times New Roman"/>
                <w:bCs/>
              </w:rPr>
              <w:t>Ведомственная целевая программа «</w:t>
            </w:r>
            <w:r w:rsidRPr="0078384F">
              <w:rPr>
                <w:rFonts w:ascii="Times New Roman" w:hAnsi="Times New Roman" w:cs="Times New Roman"/>
                <w:bCs/>
                <w:lang w:eastAsia="ar-SA"/>
              </w:rPr>
              <w:t>Информатизация администрации Новопетровского сельского поселения Павловского района на 201</w:t>
            </w:r>
            <w:r>
              <w:rPr>
                <w:rFonts w:ascii="Times New Roman" w:hAnsi="Times New Roman" w:cs="Times New Roman"/>
                <w:bCs/>
                <w:lang w:eastAsia="ar-SA"/>
              </w:rPr>
              <w:t>6</w:t>
            </w:r>
            <w:r w:rsidRPr="0078384F">
              <w:rPr>
                <w:rFonts w:ascii="Times New Roman" w:hAnsi="Times New Roman" w:cs="Times New Roman"/>
                <w:bCs/>
                <w:lang w:eastAsia="ar-SA"/>
              </w:rPr>
              <w:t xml:space="preserve"> год»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8384F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5140010070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8384F" w:rsidRDefault="00B470C3" w:rsidP="007C5588">
            <w:pPr>
              <w:pStyle w:val="aff2"/>
              <w:rPr>
                <w:rFonts w:ascii="Times New Roman" w:hAnsi="Times New Roman" w:cs="Times New Roman"/>
                <w:bCs/>
              </w:rPr>
            </w:pPr>
            <w:r w:rsidRPr="007C5588">
              <w:rPr>
                <w:rFonts w:ascii="Times New Roman" w:hAnsi="Times New Roman" w:cs="Times New Roman"/>
                <w:bCs/>
                <w:lang w:eastAsia="ar-SA"/>
              </w:rPr>
              <w:t>Ведомственная целевая программа «</w:t>
            </w:r>
            <w:r w:rsidRPr="007C5588">
              <w:rPr>
                <w:rFonts w:ascii="Times New Roman" w:hAnsi="Times New Roman" w:cs="Times New Roman"/>
              </w:rPr>
              <w:t>Разработка программы комплексного развития систем социальной и транспортной инфраструктуры Новопетровского сельского поселения Павловского района» на 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5900110070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C5588" w:rsidRDefault="00B470C3" w:rsidP="007C5588">
            <w:pPr>
              <w:pStyle w:val="aff2"/>
              <w:rPr>
                <w:rFonts w:ascii="Times New Roman" w:hAnsi="Times New Roman" w:cs="Times New Roman"/>
                <w:bCs/>
                <w:lang w:eastAsia="ar-SA"/>
              </w:rPr>
            </w:pPr>
            <w:r w:rsidRPr="004908E7">
              <w:rPr>
                <w:rFonts w:ascii="Times New Roman" w:hAnsi="Times New Roman" w:cs="Times New Roman"/>
                <w:lang w:eastAsia="ar-SA"/>
              </w:rPr>
              <w:t>Ведомственная целевая программа «Проведение работ по уточнению записей в похозяйственных книгах в Новопетровском сельском поселении Павловского района» на 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78384F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6200110070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C5588">
            <w:pPr>
              <w:pStyle w:val="aff2"/>
              <w:rPr>
                <w:rFonts w:ascii="Times New Roman" w:hAnsi="Times New Roman" w:cs="Times New Roman"/>
              </w:rPr>
            </w:pPr>
            <w:r w:rsidRPr="004908E7">
              <w:rPr>
                <w:rFonts w:ascii="Times New Roman" w:hAnsi="Times New Roman" w:cs="Times New Roman"/>
                <w:bCs/>
                <w:lang w:eastAsia="ar-SA"/>
              </w:rPr>
              <w:t xml:space="preserve">Ведомственная целевая программа "Обеспечение пожарной безопасности на территории Новопетровского сельского поселения Павловского района» </w:t>
            </w:r>
            <w:r w:rsidRPr="004908E7">
              <w:rPr>
                <w:rFonts w:ascii="Times New Roman" w:hAnsi="Times New Roman" w:cs="Times New Roman"/>
                <w:bCs/>
                <w:lang w:eastAsia="ar-SA"/>
              </w:rPr>
              <w:br/>
              <w:t>на 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6300110070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908E7" w:rsidRDefault="00B470C3" w:rsidP="007C5588">
            <w:pPr>
              <w:pStyle w:val="aff2"/>
              <w:rPr>
                <w:rFonts w:ascii="Times New Roman" w:hAnsi="Times New Roman" w:cs="Times New Roman"/>
                <w:bCs/>
                <w:lang w:eastAsia="ar-SA"/>
              </w:rPr>
            </w:pPr>
            <w:r w:rsidRPr="004908E7">
              <w:rPr>
                <w:rFonts w:ascii="Times New Roman" w:hAnsi="Times New Roman" w:cs="Times New Roman"/>
              </w:rPr>
              <w:t>Ведомственная целевая программа «Противодействие незаконному потреблению и обороту наркотических средств, психотропных веществ и их прекурсоров на территории Новопетровского сельского поселения Павловского района на 2016 год»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7000110070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908E7" w:rsidRDefault="00B470C3" w:rsidP="007C5588">
            <w:pPr>
              <w:pStyle w:val="aff2"/>
              <w:rPr>
                <w:rFonts w:ascii="Times New Roman" w:hAnsi="Times New Roman" w:cs="Times New Roman"/>
                <w:bCs/>
                <w:lang w:eastAsia="ar-SA"/>
              </w:rPr>
            </w:pPr>
            <w:r w:rsidRPr="004908E7">
              <w:rPr>
                <w:rFonts w:ascii="Times New Roman" w:eastAsia="Arial Unicode MS" w:hAnsi="Times New Roman" w:cs="Tahoma"/>
                <w:bCs/>
                <w:lang w:eastAsia="zh-CN"/>
              </w:rPr>
              <w:t>Программа реализации молодежной политики в Новопетровском сельском поселении Павловского района на 2016 год «Молодежь 2016»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5600010070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908E7" w:rsidRDefault="00B470C3" w:rsidP="007C5588">
            <w:pPr>
              <w:pStyle w:val="aff2"/>
              <w:rPr>
                <w:rFonts w:ascii="Times New Roman" w:eastAsia="Arial Unicode MS" w:hAnsi="Times New Roman" w:cs="Tahoma"/>
                <w:bCs/>
                <w:lang w:eastAsia="zh-CN"/>
              </w:rPr>
            </w:pPr>
            <w:r w:rsidRPr="004908E7">
              <w:rPr>
                <w:rFonts w:ascii="Times New Roman" w:hAnsi="Times New Roman" w:cs="Times New Roman"/>
              </w:rPr>
              <w:t>Ведомственная целевая программа Новопетровского сельского поселения Павловского района «Кадровое обеспечение сферы культуры и искусства Новопетровского сельского поселения Павловского района» на 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470C3" w:rsidRPr="002000B8" w:rsidTr="007C558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6400110070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908E7" w:rsidRDefault="00B470C3" w:rsidP="007C5588">
            <w:pPr>
              <w:pStyle w:val="aff2"/>
              <w:rPr>
                <w:rFonts w:ascii="Times New Roman" w:hAnsi="Times New Roman" w:cs="Times New Roman"/>
              </w:rPr>
            </w:pPr>
            <w:r w:rsidRPr="004908E7">
              <w:rPr>
                <w:rFonts w:ascii="Times New Roman" w:hAnsi="Times New Roman" w:cs="Times New Roman"/>
                <w:lang w:eastAsia="ar-SA"/>
              </w:rPr>
              <w:t>Ведомственная</w:t>
            </w:r>
            <w:r w:rsidRPr="004908E7">
              <w:rPr>
                <w:rFonts w:ascii="Times New Roman" w:hAnsi="Times New Roman" w:cs="Times New Roman"/>
                <w:bCs/>
                <w:lang w:eastAsia="ar-SA"/>
              </w:rPr>
              <w:t xml:space="preserve"> целевая программа Новопетровского сельского поселения Павловского района «</w:t>
            </w:r>
            <w:r w:rsidRPr="004908E7">
              <w:rPr>
                <w:rFonts w:ascii="Times New Roman" w:hAnsi="Times New Roman" w:cs="Times New Roman"/>
                <w:bCs/>
                <w:color w:val="26282F"/>
                <w:lang w:eastAsia="ar-SA"/>
              </w:rPr>
              <w:t>Поддержка социально ориентированных некоммерческих организаций</w:t>
            </w:r>
            <w:r w:rsidRPr="004908E7">
              <w:rPr>
                <w:rFonts w:ascii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B470C3" w:rsidRPr="004908E7" w:rsidRDefault="00B470C3" w:rsidP="004908E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78384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B470C3" w:rsidRDefault="00B470C3" w:rsidP="006C1358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6C1358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6C1358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6C1358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Новопетровского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С.В. Щеголихин</w:t>
      </w:r>
    </w:p>
    <w:p w:rsidR="00B470C3" w:rsidRDefault="00B470C3" w:rsidP="004C637D">
      <w:pPr>
        <w:ind w:firstLine="698"/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4C637D">
      <w:pPr>
        <w:ind w:firstLine="698"/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4C637D">
      <w:pPr>
        <w:ind w:firstLine="698"/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4C637D">
      <w:pPr>
        <w:ind w:firstLine="698"/>
        <w:jc w:val="both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</w:t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>ПРИЛОЖЕНИЕ 6</w:t>
      </w:r>
    </w:p>
    <w:p w:rsidR="00B470C3" w:rsidRDefault="00B470C3" w:rsidP="00851405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                  к решению Совета</w:t>
      </w:r>
    </w:p>
    <w:p w:rsidR="00B470C3" w:rsidRDefault="00B470C3" w:rsidP="00851405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>Новопетровского сельского поселения</w:t>
      </w:r>
    </w:p>
    <w:p w:rsidR="00B470C3" w:rsidRDefault="00B470C3" w:rsidP="00851405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    Павловского района</w:t>
      </w:r>
    </w:p>
    <w:p w:rsidR="00B470C3" w:rsidRDefault="00B470C3" w:rsidP="00851405">
      <w:pPr>
        <w:ind w:firstLine="720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>от___________ №______</w:t>
      </w:r>
    </w:p>
    <w:p w:rsidR="00B470C3" w:rsidRDefault="00B470C3" w:rsidP="00994A6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237"/>
        <w:gridCol w:w="159"/>
        <w:gridCol w:w="2275"/>
        <w:gridCol w:w="685"/>
        <w:gridCol w:w="2698"/>
        <w:gridCol w:w="15"/>
        <w:gridCol w:w="2537"/>
      </w:tblGrid>
      <w:tr w:rsidR="00B470C3" w:rsidRPr="002000B8" w:rsidTr="0009246A">
        <w:tc>
          <w:tcPr>
            <w:tcW w:w="14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Pr="00994A60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94A6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ИСТОЧНИКИ                                                                                                                                                            финансирования дефицита бюджета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Новопетровского</w:t>
            </w:r>
            <w:r w:rsidRPr="00994A6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по кодам классификации источников финансирования дефицитов бюджетов за 201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6 </w:t>
            </w:r>
            <w:r w:rsidRPr="00994A60">
              <w:rPr>
                <w:rFonts w:ascii="Times New Roman" w:hAnsi="Times New Roman" w:cs="Times New Roman"/>
                <w:b w:val="0"/>
                <w:sz w:val="28"/>
                <w:szCs w:val="28"/>
              </w:rPr>
              <w:t>год</w:t>
            </w:r>
          </w:p>
          <w:p w:rsidR="00B470C3" w:rsidRPr="002000B8" w:rsidRDefault="00B470C3" w:rsidP="004B6ECD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0C3" w:rsidRPr="008B2ADE" w:rsidRDefault="00B470C3" w:rsidP="004B6ECD">
            <w:pPr>
              <w:pStyle w:val="aff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ADE">
              <w:rPr>
                <w:rStyle w:val="a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(тыс.</w:t>
            </w:r>
            <w:r>
              <w:rPr>
                <w:rStyle w:val="a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</w:t>
            </w:r>
            <w:r w:rsidRPr="008B2ADE">
              <w:rPr>
                <w:rStyle w:val="a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руб</w:t>
            </w:r>
            <w:r>
              <w:rPr>
                <w:rStyle w:val="a"/>
                <w:rFonts w:ascii="Times New Roman" w:hAnsi="Times New Roman" w:cs="Times New Roman"/>
                <w:b w:val="0"/>
                <w:bCs/>
                <w:sz w:val="28"/>
                <w:szCs w:val="28"/>
              </w:rPr>
              <w:t>.</w:t>
            </w:r>
            <w:r w:rsidRPr="008B2ADE">
              <w:rPr>
                <w:rStyle w:val="a"/>
                <w:rFonts w:ascii="Times New Roman" w:hAnsi="Times New Roman" w:cs="Times New Roman"/>
                <w:b w:val="0"/>
                <w:bCs/>
                <w:sz w:val="28"/>
                <w:szCs w:val="28"/>
              </w:rPr>
              <w:t>)</w:t>
            </w:r>
          </w:p>
        </w:tc>
      </w:tr>
      <w:tr w:rsidR="00B470C3" w:rsidRPr="002000B8" w:rsidTr="0009246A">
        <w:tc>
          <w:tcPr>
            <w:tcW w:w="639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1124E2">
              <w:rPr>
                <w:rFonts w:ascii="Times New Roman" w:hAnsi="Times New Roman" w:cs="Times New Roman"/>
                <w:b w:val="0"/>
              </w:rPr>
              <w:t>Наименование показателя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1124E2">
              <w:rPr>
                <w:rFonts w:ascii="Times New Roman" w:hAnsi="Times New Roman" w:cs="Times New Roman"/>
                <w:b w:val="0"/>
              </w:rPr>
              <w:t>Код бюджетной классификации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470C3" w:rsidRPr="001124E2" w:rsidRDefault="00B470C3" w:rsidP="001C45B7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1124E2">
              <w:rPr>
                <w:rFonts w:ascii="Times New Roman" w:hAnsi="Times New Roman" w:cs="Times New Roman"/>
                <w:b w:val="0"/>
              </w:rPr>
              <w:t>Кассовое исполнение за 201</w:t>
            </w:r>
            <w:r>
              <w:rPr>
                <w:rFonts w:ascii="Times New Roman" w:hAnsi="Times New Roman" w:cs="Times New Roman"/>
                <w:b w:val="0"/>
              </w:rPr>
              <w:t>6</w:t>
            </w:r>
            <w:r w:rsidRPr="001124E2">
              <w:rPr>
                <w:rFonts w:ascii="Times New Roman" w:hAnsi="Times New Roman" w:cs="Times New Roman"/>
                <w:b w:val="0"/>
              </w:rPr>
              <w:t xml:space="preserve"> год</w:t>
            </w:r>
          </w:p>
        </w:tc>
      </w:tr>
      <w:tr w:rsidR="00B470C3" w:rsidRPr="002000B8" w:rsidTr="0009246A">
        <w:tc>
          <w:tcPr>
            <w:tcW w:w="639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1124E2">
              <w:rPr>
                <w:rFonts w:ascii="Times New Roman" w:hAnsi="Times New Roman" w:cs="Times New Roman"/>
                <w:b w:val="0"/>
              </w:rPr>
              <w:t>администратора источников финансирования дефицита бюджета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1124E2">
              <w:rPr>
                <w:rFonts w:ascii="Times New Roman" w:hAnsi="Times New Roman" w:cs="Times New Roman"/>
                <w:b w:val="0"/>
              </w:rPr>
              <w:t>источников финансирования дефицита бюджета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0C3" w:rsidRPr="002000B8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4</w:t>
            </w:r>
          </w:p>
        </w:tc>
      </w:tr>
      <w:tr w:rsidR="00B470C3" w:rsidRPr="002000B8" w:rsidTr="0009246A">
        <w:tc>
          <w:tcPr>
            <w:tcW w:w="6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Pr="00994A60" w:rsidRDefault="00B470C3" w:rsidP="004B6ECD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Pr="00994A60" w:rsidRDefault="00B470C3" w:rsidP="004B6ECD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Pr="00994A60" w:rsidRDefault="00B470C3" w:rsidP="004B6ECD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Pr="00994A60" w:rsidRDefault="00B470C3" w:rsidP="004B6ECD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1124E2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Источники финансирования дефицита бюджета, всего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-80,8</w:t>
            </w:r>
          </w:p>
          <w:p w:rsidR="00B470C3" w:rsidRPr="000310FE" w:rsidRDefault="00B470C3" w:rsidP="004B6ECD"/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E387A" w:rsidRDefault="00B470C3" w:rsidP="004B6ECD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Cs/>
                <w:sz w:val="24"/>
              </w:rPr>
            </w:pPr>
            <w:r w:rsidRPr="008E387A">
              <w:rPr>
                <w:rStyle w:val="a"/>
                <w:rFonts w:ascii="Times New Roman" w:hAnsi="Times New Roman" w:cs="Times New Roman"/>
                <w:bCs/>
                <w:sz w:val="24"/>
              </w:rPr>
              <w:t>Администрация Новопетровского сельского поселения Павловского района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8E387A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-80,8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2B4A7D" w:rsidRDefault="00B470C3" w:rsidP="004B6ECD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 w:rsidRPr="002B4A7D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источники внутреннего финансирования бюджета</w:t>
            </w:r>
          </w:p>
          <w:p w:rsidR="00B470C3" w:rsidRPr="002B4A7D" w:rsidRDefault="00B470C3" w:rsidP="002B4A7D">
            <w:pPr>
              <w:rPr>
                <w:rFonts w:ascii="Times New Roman" w:hAnsi="Times New Roman" w:cs="Times New Roman"/>
              </w:rPr>
            </w:pPr>
            <w:r w:rsidRPr="002B4A7D">
              <w:rPr>
                <w:rFonts w:ascii="Times New Roman" w:hAnsi="Times New Roman" w:cs="Times New Roman"/>
              </w:rPr>
              <w:t>Из них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764891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-40,0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A2A26" w:rsidRDefault="00B470C3" w:rsidP="004B6ECD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 w:rsidRPr="008A2A26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01 03 00 00 00 0000 000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A2A26" w:rsidRDefault="00B470C3" w:rsidP="004B6ECD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 w:rsidRPr="008A2A26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Бюджетные кредиты от других бюджетов бюджетной системы Российской Федерации</w:t>
            </w: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 xml:space="preserve"> в валюте </w:t>
            </w:r>
            <w:r w:rsidRPr="008A2A26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01 03 01 00 00 0000 000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A2A26" w:rsidRDefault="00B470C3" w:rsidP="002B4A7D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B4A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01 03 01 00 00 0000 800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A2A26" w:rsidRDefault="00B470C3" w:rsidP="002B4A7D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 xml:space="preserve">Погашение бюджетами сельских поселений </w:t>
            </w:r>
            <w:r w:rsidRPr="008A2A26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кредитов от других бюджетов бюджетной системы Российской Федерации</w:t>
            </w: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 xml:space="preserve"> </w:t>
            </w:r>
            <w:r w:rsidRPr="008A2A26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в валюте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B4A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01 03 01 00 10 0000 810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B4A7D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Изменение остатков средств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B4A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-40,8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A2A26" w:rsidRDefault="00B470C3" w:rsidP="004B6ECD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2B4A7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01 05 00 00 00 0000 000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-40,8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Увеличение остатков средств бюджетов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-7314,1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Увеличение прочих остатков средств бюджетов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01 05 02 00 00 0000 500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-7314,1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-7314,1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2B4A7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Увеличение прочих остатков денежных средств бюджетов</w:t>
            </w:r>
            <w:r>
              <w:rPr>
                <w:rFonts w:ascii="Times New Roman" w:hAnsi="Times New Roman" w:cs="Times New Roman"/>
              </w:rPr>
              <w:t xml:space="preserve"> сельских </w:t>
            </w:r>
            <w:r w:rsidRPr="001124E2">
              <w:rPr>
                <w:rFonts w:ascii="Times New Roman" w:hAnsi="Times New Roman" w:cs="Times New Roman"/>
              </w:rPr>
              <w:t>поселений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-7314,1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8A2A26">
              <w:rPr>
                <w:rFonts w:ascii="Times New Roman" w:hAnsi="Times New Roman" w:cs="Times New Roman"/>
              </w:rPr>
              <w:t xml:space="preserve">Уменьшение остатков средств бюджетов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7273,3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D2C5E">
              <w:rPr>
                <w:rFonts w:ascii="Times New Roman" w:hAnsi="Times New Roman" w:cs="Times New Roman"/>
              </w:rPr>
              <w:t xml:space="preserve">Уменьшение </w:t>
            </w:r>
            <w:r>
              <w:rPr>
                <w:rFonts w:ascii="Times New Roman" w:hAnsi="Times New Roman" w:cs="Times New Roman"/>
              </w:rPr>
              <w:t xml:space="preserve">прочих </w:t>
            </w:r>
            <w:r w:rsidRPr="004D2C5E">
              <w:rPr>
                <w:rFonts w:ascii="Times New Roman" w:hAnsi="Times New Roman" w:cs="Times New Roman"/>
              </w:rPr>
              <w:t>остатков средств бюджетов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7273,3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 xml:space="preserve">Уменьшение прочих остатков денежных средств </w:t>
            </w:r>
            <w:r>
              <w:rPr>
                <w:rFonts w:ascii="Times New Roman" w:hAnsi="Times New Roman" w:cs="Times New Roman"/>
              </w:rPr>
              <w:t xml:space="preserve">бюджетов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7273,3</w:t>
            </w:r>
          </w:p>
        </w:tc>
      </w:tr>
      <w:tr w:rsidR="00B470C3" w:rsidRPr="001124E2" w:rsidTr="0009246A">
        <w:tc>
          <w:tcPr>
            <w:tcW w:w="63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Уменьшение прочих остатков денежных средств бюджетов</w:t>
            </w:r>
            <w:r>
              <w:rPr>
                <w:rFonts w:ascii="Times New Roman" w:hAnsi="Times New Roman" w:cs="Times New Roman"/>
              </w:rPr>
              <w:t xml:space="preserve"> сельских</w:t>
            </w:r>
            <w:r w:rsidRPr="001124E2">
              <w:rPr>
                <w:rFonts w:ascii="Times New Roman" w:hAnsi="Times New Roman" w:cs="Times New Roman"/>
              </w:rPr>
              <w:t xml:space="preserve"> поселений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4B6EC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7273,3</w:t>
            </w:r>
          </w:p>
        </w:tc>
      </w:tr>
      <w:tr w:rsidR="00B470C3" w:rsidRPr="002000B8" w:rsidTr="0009246A"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0C3" w:rsidRPr="002000B8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0C3" w:rsidRPr="002000B8" w:rsidRDefault="00B470C3" w:rsidP="00994A60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0C3" w:rsidRPr="002000B8" w:rsidRDefault="00B470C3" w:rsidP="00994A60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0C3" w:rsidRPr="002000B8" w:rsidRDefault="00B470C3" w:rsidP="00994A60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70C3" w:rsidRDefault="00B470C3" w:rsidP="008B2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Default="00B470C3" w:rsidP="008B2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Pr="002000B8" w:rsidRDefault="00B470C3" w:rsidP="008B2A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Новопетровского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С.В. Щеголихин</w:t>
      </w:r>
    </w:p>
    <w:p w:rsidR="00B470C3" w:rsidRDefault="00B470C3" w:rsidP="000310FE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0310FE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0310FE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B470C3" w:rsidRDefault="00B470C3" w:rsidP="000310FE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>ПРИЛОЖЕНИЕ 7</w:t>
      </w:r>
    </w:p>
    <w:p w:rsidR="00B470C3" w:rsidRDefault="00B470C3" w:rsidP="000310FE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                  к решению Совета</w:t>
      </w:r>
    </w:p>
    <w:p w:rsidR="00B470C3" w:rsidRDefault="00B470C3" w:rsidP="000310FE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>Новопетровского сельского поселения</w:t>
      </w:r>
    </w:p>
    <w:p w:rsidR="00B470C3" w:rsidRDefault="00B470C3" w:rsidP="000310FE">
      <w:pPr>
        <w:ind w:firstLine="698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 xml:space="preserve">        Павловского района</w:t>
      </w:r>
    </w:p>
    <w:p w:rsidR="00B470C3" w:rsidRDefault="00B470C3" w:rsidP="000310FE">
      <w:pPr>
        <w:ind w:firstLine="720"/>
        <w:jc w:val="right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ab/>
        <w:t>от___________ №______</w:t>
      </w:r>
    </w:p>
    <w:p w:rsidR="00B470C3" w:rsidRPr="002000B8" w:rsidRDefault="00B470C3" w:rsidP="00994A6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70C3" w:rsidRPr="002000B8" w:rsidRDefault="00B470C3" w:rsidP="002000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364"/>
        <w:gridCol w:w="2835"/>
        <w:gridCol w:w="1842"/>
        <w:gridCol w:w="1560"/>
      </w:tblGrid>
      <w:tr w:rsidR="00B470C3" w:rsidRPr="002000B8" w:rsidTr="007C62DC">
        <w:trPr>
          <w:trHeight w:val="2498"/>
        </w:trPr>
        <w:tc>
          <w:tcPr>
            <w:tcW w:w="146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0C3" w:rsidRPr="00994A60" w:rsidRDefault="00B470C3" w:rsidP="00994A60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94A60">
              <w:rPr>
                <w:rFonts w:ascii="Times New Roman" w:hAnsi="Times New Roman" w:cs="Times New Roman"/>
                <w:b w:val="0"/>
                <w:sz w:val="28"/>
                <w:szCs w:val="28"/>
              </w:rPr>
              <w:t>ИСТОЧНИКИ                                                                                                                                                              финансирования дефицита бюджета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Новопетровского</w:t>
            </w:r>
            <w:r w:rsidRPr="00994A6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по кодам групп, подгрупп,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994A60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статей, видов источников финансирования дефицитов бюджетов классификации операций</w:t>
            </w:r>
            <w:r w:rsidRPr="00994A60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сектора государственного управления, относящихся к источникам финансирования</w:t>
            </w:r>
            <w:r w:rsidRPr="00994A60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дефицитов бюджетов, за 201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Pr="00994A6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</w:p>
          <w:p w:rsidR="00B470C3" w:rsidRPr="00994A60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0C3" w:rsidRPr="00994A60" w:rsidRDefault="00B470C3" w:rsidP="002000B8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 w:rsidRPr="00994A60">
              <w:rPr>
                <w:rStyle w:val="a"/>
                <w:rFonts w:ascii="Times New Roman" w:hAnsi="Times New Roman" w:cs="Times New Roman"/>
                <w:b w:val="0"/>
                <w:bCs/>
                <w:sz w:val="28"/>
                <w:szCs w:val="28"/>
              </w:rPr>
              <w:t>(тыс. рублей)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413EDF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413EDF">
              <w:rPr>
                <w:rFonts w:ascii="Times New Roman" w:hAnsi="Times New Roman" w:cs="Times New Roman"/>
                <w:b w:val="0"/>
              </w:rPr>
              <w:t>Наименование показателя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8B2ADE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413EDF">
              <w:rPr>
                <w:rFonts w:ascii="Times New Roman" w:hAnsi="Times New Roman" w:cs="Times New Roman"/>
                <w:b w:val="0"/>
              </w:rPr>
              <w:t>Код бюджетной классификации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E95D04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413EDF">
              <w:rPr>
                <w:rFonts w:ascii="Times New Roman" w:hAnsi="Times New Roman" w:cs="Times New Roman"/>
                <w:b w:val="0"/>
                <w:bCs w:val="0"/>
              </w:rPr>
              <w:t xml:space="preserve">Бюджет, утвержденный решением Совета Новопетровского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сельского поселения от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21</w:t>
            </w:r>
            <w:r w:rsidRPr="00BC61C2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.12.1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</w:t>
            </w:r>
            <w:r w:rsidRPr="00BC61C2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года №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20/45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13EDF" w:rsidRDefault="00B470C3" w:rsidP="00E95D04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413EDF">
              <w:rPr>
                <w:rFonts w:ascii="Times New Roman" w:hAnsi="Times New Roman" w:cs="Times New Roman"/>
                <w:b w:val="0"/>
              </w:rPr>
              <w:t>Кассовое исполнение за 201</w:t>
            </w:r>
            <w:r>
              <w:rPr>
                <w:rFonts w:ascii="Times New Roman" w:hAnsi="Times New Roman" w:cs="Times New Roman"/>
                <w:b w:val="0"/>
              </w:rPr>
              <w:t xml:space="preserve">6 </w:t>
            </w:r>
            <w:r w:rsidRPr="00413EDF">
              <w:rPr>
                <w:rFonts w:ascii="Times New Roman" w:hAnsi="Times New Roman" w:cs="Times New Roman"/>
                <w:b w:val="0"/>
              </w:rPr>
              <w:t>год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413ED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413E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413ED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413E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413ED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413E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13EDF" w:rsidRDefault="00B470C3" w:rsidP="00413ED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413EDF">
              <w:rPr>
                <w:rFonts w:ascii="Times New Roman" w:hAnsi="Times New Roman" w:cs="Times New Roman"/>
              </w:rPr>
              <w:t>4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2000B8">
            <w:pPr>
              <w:pStyle w:val="aff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2000B8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09246A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413EDF" w:rsidRDefault="00B470C3" w:rsidP="0009246A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E95D0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E95D04">
              <w:rPr>
                <w:rFonts w:ascii="Times New Roman" w:hAnsi="Times New Roman" w:cs="Times New Roman"/>
              </w:rPr>
              <w:t>Источники финансирования дефицита бюджета, 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-80,8</w:t>
            </w:r>
          </w:p>
          <w:p w:rsidR="00B470C3" w:rsidRPr="000310FE" w:rsidRDefault="00B470C3" w:rsidP="00E95D04"/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A2A26" w:rsidRDefault="00B470C3" w:rsidP="00E95D04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 w:rsidRPr="008A2A26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01 03 00 00 00 0000 000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A2A26" w:rsidRDefault="00B470C3" w:rsidP="00E95D04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 w:rsidRPr="008A2A26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Бюджетные кредиты от других бюджетов бюджетной системы Российской Федерации</w:t>
            </w: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 xml:space="preserve"> в валюте </w:t>
            </w:r>
            <w:r w:rsidRPr="008A2A26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01 03 01 00 00 0000 000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A2A26" w:rsidRDefault="00B470C3" w:rsidP="00E95D04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01 03 01 00 00 0000 800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A2A26" w:rsidRDefault="00B470C3" w:rsidP="00E95D04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 xml:space="preserve">Погашение бюджетами сельских поселений </w:t>
            </w:r>
            <w:r w:rsidRPr="008A2A26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кредитов от других бюджетов бюджетной системы Российской Федерации</w:t>
            </w: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 xml:space="preserve"> </w:t>
            </w:r>
            <w:r w:rsidRPr="008A2A26"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01 03 01 00 10 0000 810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-40,0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-40,8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8A2A26" w:rsidRDefault="00B470C3" w:rsidP="00E95D04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01 05 00 00 00 0000 000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413EDF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-40,8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-7057,7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-7314,1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5D04" w:rsidRDefault="00B470C3" w:rsidP="00E95D04">
            <w:pPr>
              <w:jc w:val="center"/>
              <w:rPr>
                <w:sz w:val="24"/>
                <w:szCs w:val="24"/>
              </w:rPr>
            </w:pPr>
            <w:r w:rsidRPr="00E95D04">
              <w:rPr>
                <w:rFonts w:ascii="Times New Roman" w:hAnsi="Times New Roman" w:cs="Times New Roman"/>
                <w:sz w:val="24"/>
                <w:szCs w:val="24"/>
              </w:rPr>
              <w:t>-7057,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-7314,1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c"/>
              <w:jc w:val="both"/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sz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5D04" w:rsidRDefault="00B470C3" w:rsidP="00E95D04">
            <w:pPr>
              <w:jc w:val="center"/>
              <w:rPr>
                <w:sz w:val="24"/>
                <w:szCs w:val="24"/>
              </w:rPr>
            </w:pPr>
            <w:r w:rsidRPr="00E95D04">
              <w:rPr>
                <w:rFonts w:ascii="Times New Roman" w:hAnsi="Times New Roman" w:cs="Times New Roman"/>
                <w:sz w:val="24"/>
                <w:szCs w:val="24"/>
              </w:rPr>
              <w:t>-7057,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-7314,1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Увеличение прочих остатков денежных средств бюджетов</w:t>
            </w:r>
            <w:r>
              <w:rPr>
                <w:rFonts w:ascii="Times New Roman" w:hAnsi="Times New Roman" w:cs="Times New Roman"/>
              </w:rPr>
              <w:t xml:space="preserve"> сельских </w:t>
            </w:r>
            <w:r w:rsidRPr="001124E2">
              <w:rPr>
                <w:rFonts w:ascii="Times New Roman" w:hAnsi="Times New Roman" w:cs="Times New Roman"/>
              </w:rPr>
              <w:t>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5D04" w:rsidRDefault="00B470C3" w:rsidP="00E95D04">
            <w:pPr>
              <w:jc w:val="center"/>
              <w:rPr>
                <w:sz w:val="24"/>
                <w:szCs w:val="24"/>
              </w:rPr>
            </w:pPr>
            <w:r w:rsidRPr="00E95D04">
              <w:rPr>
                <w:rFonts w:ascii="Times New Roman" w:hAnsi="Times New Roman" w:cs="Times New Roman"/>
                <w:sz w:val="24"/>
                <w:szCs w:val="24"/>
              </w:rPr>
              <w:t>-7057,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-7314,1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8A2A26">
              <w:rPr>
                <w:rFonts w:ascii="Times New Roman" w:hAnsi="Times New Roman" w:cs="Times New Roman"/>
              </w:rPr>
              <w:t xml:space="preserve">Уменьшение остатков средств бюджетов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E95D04" w:rsidRDefault="00B470C3" w:rsidP="00E95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04">
              <w:rPr>
                <w:rFonts w:ascii="Times New Roman" w:hAnsi="Times New Roman" w:cs="Times New Roman"/>
                <w:sz w:val="24"/>
                <w:szCs w:val="24"/>
              </w:rPr>
              <w:t>7930,7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7273,3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4D2C5E">
              <w:rPr>
                <w:rFonts w:ascii="Times New Roman" w:hAnsi="Times New Roman" w:cs="Times New Roman"/>
              </w:rPr>
              <w:t xml:space="preserve">Уменьшение </w:t>
            </w:r>
            <w:r>
              <w:rPr>
                <w:rFonts w:ascii="Times New Roman" w:hAnsi="Times New Roman" w:cs="Times New Roman"/>
              </w:rPr>
              <w:t xml:space="preserve">прочих </w:t>
            </w:r>
            <w:r w:rsidRPr="004D2C5E">
              <w:rPr>
                <w:rFonts w:ascii="Times New Roman" w:hAnsi="Times New Roman" w:cs="Times New Roman"/>
              </w:rPr>
              <w:t>остатков средств бюджетов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jc w:val="center"/>
            </w:pPr>
            <w:r w:rsidRPr="00DB109E">
              <w:rPr>
                <w:rFonts w:ascii="Times New Roman" w:hAnsi="Times New Roman" w:cs="Times New Roman"/>
                <w:sz w:val="24"/>
                <w:szCs w:val="24"/>
              </w:rPr>
              <w:t>7930,7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7273,3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 xml:space="preserve">Уменьшение прочих остатков денежных средств </w:t>
            </w:r>
            <w:r>
              <w:rPr>
                <w:rFonts w:ascii="Times New Roman" w:hAnsi="Times New Roman" w:cs="Times New Roman"/>
              </w:rPr>
              <w:t xml:space="preserve">бюджетов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jc w:val="center"/>
            </w:pPr>
            <w:r w:rsidRPr="00DB109E">
              <w:rPr>
                <w:rFonts w:ascii="Times New Roman" w:hAnsi="Times New Roman" w:cs="Times New Roman"/>
                <w:sz w:val="24"/>
                <w:szCs w:val="24"/>
              </w:rPr>
              <w:t>7930,7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7273,3</w:t>
            </w:r>
          </w:p>
        </w:tc>
      </w:tr>
      <w:tr w:rsidR="00B470C3" w:rsidRPr="00413EDF" w:rsidTr="00AF043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c"/>
              <w:jc w:val="both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Уменьшение прочих остатков денежных средств бюджетов</w:t>
            </w:r>
            <w:r>
              <w:rPr>
                <w:rFonts w:ascii="Times New Roman" w:hAnsi="Times New Roman" w:cs="Times New Roman"/>
              </w:rPr>
              <w:t xml:space="preserve"> сельских</w:t>
            </w:r>
            <w:r w:rsidRPr="001124E2">
              <w:rPr>
                <w:rFonts w:ascii="Times New Roman" w:hAnsi="Times New Roman" w:cs="Times New Roman"/>
              </w:rPr>
              <w:t xml:space="preserve">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124E2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C3" w:rsidRDefault="00B470C3" w:rsidP="00E95D04">
            <w:pPr>
              <w:jc w:val="center"/>
            </w:pPr>
            <w:r w:rsidRPr="00DB109E">
              <w:rPr>
                <w:rFonts w:ascii="Times New Roman" w:hAnsi="Times New Roman" w:cs="Times New Roman"/>
                <w:sz w:val="24"/>
                <w:szCs w:val="24"/>
              </w:rPr>
              <w:t>7930,7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0C3" w:rsidRPr="001124E2" w:rsidRDefault="00B470C3" w:rsidP="00E95D0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7273,3</w:t>
            </w:r>
          </w:p>
        </w:tc>
      </w:tr>
      <w:tr w:rsidR="00B470C3" w:rsidRPr="002000B8" w:rsidTr="00AF043B">
        <w:tc>
          <w:tcPr>
            <w:tcW w:w="8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0C3" w:rsidRPr="002000B8" w:rsidRDefault="00B470C3" w:rsidP="00AF043B">
            <w:pPr>
              <w:pStyle w:val="aff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0C3" w:rsidRPr="002000B8" w:rsidRDefault="00B470C3" w:rsidP="00AF043B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0C3" w:rsidRDefault="00B470C3" w:rsidP="0009246A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0C3" w:rsidRDefault="00B470C3" w:rsidP="0009246A">
            <w:pPr>
              <w:pStyle w:val="af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0C3" w:rsidRPr="002000B8" w:rsidTr="00AF043B">
        <w:trPr>
          <w:trHeight w:val="49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B470C3" w:rsidRPr="00B804D5" w:rsidRDefault="00B470C3" w:rsidP="00B804D5"/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470C3" w:rsidRPr="002000B8" w:rsidRDefault="00B470C3" w:rsidP="00AF043B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B470C3" w:rsidRDefault="00B470C3" w:rsidP="00AF043B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70C3" w:rsidRDefault="00B470C3" w:rsidP="00AF043B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0C3" w:rsidRPr="002000B8" w:rsidTr="00AF043B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B470C3" w:rsidRPr="002000B8" w:rsidRDefault="00B470C3" w:rsidP="00AF043B">
            <w:pPr>
              <w:pStyle w:val="aff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470C3" w:rsidRPr="002000B8" w:rsidRDefault="00B470C3" w:rsidP="00AF043B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B470C3" w:rsidRDefault="00B470C3" w:rsidP="00AF043B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70C3" w:rsidRDefault="00B470C3" w:rsidP="00AF043B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0C3" w:rsidRPr="002000B8" w:rsidTr="00AF043B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B470C3" w:rsidRPr="002000B8" w:rsidRDefault="00B470C3" w:rsidP="00AF043B">
            <w:pPr>
              <w:pStyle w:val="aff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Новопетровского сельского поселения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470C3" w:rsidRPr="002000B8" w:rsidRDefault="00B470C3" w:rsidP="00AF043B">
            <w:pPr>
              <w:pStyle w:val="af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0C3" w:rsidRDefault="00B470C3" w:rsidP="00AF043B">
            <w:pPr>
              <w:pStyle w:val="aff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Щеголихин</w:t>
            </w:r>
          </w:p>
        </w:tc>
      </w:tr>
    </w:tbl>
    <w:p w:rsidR="00B470C3" w:rsidRPr="002000B8" w:rsidRDefault="00B470C3" w:rsidP="002000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B470C3" w:rsidRPr="002000B8" w:rsidSect="00674886">
      <w:pgSz w:w="16837" w:h="11905" w:orient="landscape"/>
      <w:pgMar w:top="1701" w:right="1134" w:bottom="567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0C3" w:rsidRDefault="00B470C3" w:rsidP="005758A2">
      <w:r>
        <w:separator/>
      </w:r>
    </w:p>
  </w:endnote>
  <w:endnote w:type="continuationSeparator" w:id="0">
    <w:p w:rsidR="00B470C3" w:rsidRDefault="00B470C3" w:rsidP="00575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0C3" w:rsidRDefault="00B470C3" w:rsidP="005758A2">
      <w:r>
        <w:separator/>
      </w:r>
    </w:p>
  </w:footnote>
  <w:footnote w:type="continuationSeparator" w:id="0">
    <w:p w:rsidR="00B470C3" w:rsidRDefault="00B470C3" w:rsidP="005758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376E"/>
    <w:rsid w:val="00004A6C"/>
    <w:rsid w:val="000271AA"/>
    <w:rsid w:val="000310FE"/>
    <w:rsid w:val="00041BC7"/>
    <w:rsid w:val="0004601A"/>
    <w:rsid w:val="00046494"/>
    <w:rsid w:val="00050A2C"/>
    <w:rsid w:val="000574C7"/>
    <w:rsid w:val="00080331"/>
    <w:rsid w:val="0009246A"/>
    <w:rsid w:val="000A2464"/>
    <w:rsid w:val="000A6E3F"/>
    <w:rsid w:val="000A7425"/>
    <w:rsid w:val="000B237B"/>
    <w:rsid w:val="000B3F72"/>
    <w:rsid w:val="000B4EC8"/>
    <w:rsid w:val="000B5CB4"/>
    <w:rsid w:val="000E1F98"/>
    <w:rsid w:val="00107E5C"/>
    <w:rsid w:val="001124E2"/>
    <w:rsid w:val="0011348B"/>
    <w:rsid w:val="00133FEE"/>
    <w:rsid w:val="00140D65"/>
    <w:rsid w:val="00145BBD"/>
    <w:rsid w:val="00146F22"/>
    <w:rsid w:val="00156665"/>
    <w:rsid w:val="00165CB5"/>
    <w:rsid w:val="00172B85"/>
    <w:rsid w:val="00174E32"/>
    <w:rsid w:val="00174E69"/>
    <w:rsid w:val="00176268"/>
    <w:rsid w:val="00181D38"/>
    <w:rsid w:val="001861E6"/>
    <w:rsid w:val="00191754"/>
    <w:rsid w:val="00194978"/>
    <w:rsid w:val="00196E3E"/>
    <w:rsid w:val="001A64B3"/>
    <w:rsid w:val="001C45B7"/>
    <w:rsid w:val="001D1A7C"/>
    <w:rsid w:val="001E0705"/>
    <w:rsid w:val="001E3890"/>
    <w:rsid w:val="002000B8"/>
    <w:rsid w:val="00214BD6"/>
    <w:rsid w:val="00240120"/>
    <w:rsid w:val="002515C7"/>
    <w:rsid w:val="0025218F"/>
    <w:rsid w:val="00265C21"/>
    <w:rsid w:val="00267B8E"/>
    <w:rsid w:val="00273038"/>
    <w:rsid w:val="002A3B1E"/>
    <w:rsid w:val="002B4A7D"/>
    <w:rsid w:val="002C5EB0"/>
    <w:rsid w:val="002C743C"/>
    <w:rsid w:val="002E23EB"/>
    <w:rsid w:val="002E4654"/>
    <w:rsid w:val="002E59DA"/>
    <w:rsid w:val="002E6347"/>
    <w:rsid w:val="002F198D"/>
    <w:rsid w:val="00300A05"/>
    <w:rsid w:val="003056E0"/>
    <w:rsid w:val="00305769"/>
    <w:rsid w:val="00307F0D"/>
    <w:rsid w:val="0031305C"/>
    <w:rsid w:val="003134E7"/>
    <w:rsid w:val="00317098"/>
    <w:rsid w:val="0032376E"/>
    <w:rsid w:val="003253F7"/>
    <w:rsid w:val="00333AD8"/>
    <w:rsid w:val="00335C85"/>
    <w:rsid w:val="00355036"/>
    <w:rsid w:val="003563B5"/>
    <w:rsid w:val="00367669"/>
    <w:rsid w:val="00373311"/>
    <w:rsid w:val="00386806"/>
    <w:rsid w:val="003A2378"/>
    <w:rsid w:val="003A360E"/>
    <w:rsid w:val="003A382D"/>
    <w:rsid w:val="003A4D48"/>
    <w:rsid w:val="003B0CDB"/>
    <w:rsid w:val="003B44A6"/>
    <w:rsid w:val="003D1ABD"/>
    <w:rsid w:val="003D2FCE"/>
    <w:rsid w:val="003D51E8"/>
    <w:rsid w:val="003E3F56"/>
    <w:rsid w:val="003E4435"/>
    <w:rsid w:val="003F1B3F"/>
    <w:rsid w:val="003F67A2"/>
    <w:rsid w:val="00406BD3"/>
    <w:rsid w:val="00411E86"/>
    <w:rsid w:val="00413EDF"/>
    <w:rsid w:val="004248B7"/>
    <w:rsid w:val="00426D12"/>
    <w:rsid w:val="004329D8"/>
    <w:rsid w:val="00433183"/>
    <w:rsid w:val="0044226C"/>
    <w:rsid w:val="0044415D"/>
    <w:rsid w:val="004719D7"/>
    <w:rsid w:val="0048500A"/>
    <w:rsid w:val="004908E7"/>
    <w:rsid w:val="00496315"/>
    <w:rsid w:val="00496FB5"/>
    <w:rsid w:val="004B37DC"/>
    <w:rsid w:val="004B6ECD"/>
    <w:rsid w:val="004C2AE4"/>
    <w:rsid w:val="004C637D"/>
    <w:rsid w:val="004C7820"/>
    <w:rsid w:val="004C7B22"/>
    <w:rsid w:val="004D2C5E"/>
    <w:rsid w:val="004D34D3"/>
    <w:rsid w:val="004F32CC"/>
    <w:rsid w:val="00514428"/>
    <w:rsid w:val="00521C5D"/>
    <w:rsid w:val="00533E49"/>
    <w:rsid w:val="00542E4B"/>
    <w:rsid w:val="00543DC5"/>
    <w:rsid w:val="00546F8B"/>
    <w:rsid w:val="00554C30"/>
    <w:rsid w:val="0055736F"/>
    <w:rsid w:val="005758A2"/>
    <w:rsid w:val="00580A1E"/>
    <w:rsid w:val="00581142"/>
    <w:rsid w:val="00583617"/>
    <w:rsid w:val="00585354"/>
    <w:rsid w:val="005B2BCA"/>
    <w:rsid w:val="005B685A"/>
    <w:rsid w:val="005C1E1F"/>
    <w:rsid w:val="005D1D80"/>
    <w:rsid w:val="005E7E19"/>
    <w:rsid w:val="005F05AA"/>
    <w:rsid w:val="005F3CC7"/>
    <w:rsid w:val="00600B43"/>
    <w:rsid w:val="00602E18"/>
    <w:rsid w:val="00605F7B"/>
    <w:rsid w:val="006350DE"/>
    <w:rsid w:val="00637615"/>
    <w:rsid w:val="00640B95"/>
    <w:rsid w:val="00641072"/>
    <w:rsid w:val="006564DD"/>
    <w:rsid w:val="0067156A"/>
    <w:rsid w:val="00672A9C"/>
    <w:rsid w:val="00674886"/>
    <w:rsid w:val="00684EB4"/>
    <w:rsid w:val="00690ABC"/>
    <w:rsid w:val="0069783F"/>
    <w:rsid w:val="006C0AC4"/>
    <w:rsid w:val="006C1358"/>
    <w:rsid w:val="006C3208"/>
    <w:rsid w:val="006C63B1"/>
    <w:rsid w:val="006E04DE"/>
    <w:rsid w:val="006E2672"/>
    <w:rsid w:val="006F079A"/>
    <w:rsid w:val="00701BF3"/>
    <w:rsid w:val="00711B0B"/>
    <w:rsid w:val="00720519"/>
    <w:rsid w:val="007312F0"/>
    <w:rsid w:val="007325E6"/>
    <w:rsid w:val="007332C9"/>
    <w:rsid w:val="007379D0"/>
    <w:rsid w:val="0076030A"/>
    <w:rsid w:val="00764891"/>
    <w:rsid w:val="007665CD"/>
    <w:rsid w:val="00767758"/>
    <w:rsid w:val="0078384F"/>
    <w:rsid w:val="007906A5"/>
    <w:rsid w:val="00792D65"/>
    <w:rsid w:val="00795AE4"/>
    <w:rsid w:val="007A6B3A"/>
    <w:rsid w:val="007A7AAF"/>
    <w:rsid w:val="007C130A"/>
    <w:rsid w:val="007C35C1"/>
    <w:rsid w:val="007C5588"/>
    <w:rsid w:val="007C62DC"/>
    <w:rsid w:val="007D40AD"/>
    <w:rsid w:val="007D781A"/>
    <w:rsid w:val="007F1D56"/>
    <w:rsid w:val="0080593C"/>
    <w:rsid w:val="008161E0"/>
    <w:rsid w:val="0084316D"/>
    <w:rsid w:val="00851405"/>
    <w:rsid w:val="00873094"/>
    <w:rsid w:val="00873CED"/>
    <w:rsid w:val="00885269"/>
    <w:rsid w:val="00885F6A"/>
    <w:rsid w:val="00887808"/>
    <w:rsid w:val="00891AB7"/>
    <w:rsid w:val="00896ACB"/>
    <w:rsid w:val="008A2A26"/>
    <w:rsid w:val="008B2ADE"/>
    <w:rsid w:val="008E387A"/>
    <w:rsid w:val="008E5725"/>
    <w:rsid w:val="008F184A"/>
    <w:rsid w:val="008F49C2"/>
    <w:rsid w:val="00925F95"/>
    <w:rsid w:val="00945117"/>
    <w:rsid w:val="00971A87"/>
    <w:rsid w:val="00990B6C"/>
    <w:rsid w:val="00994A60"/>
    <w:rsid w:val="009A1D16"/>
    <w:rsid w:val="009A6494"/>
    <w:rsid w:val="009D36D2"/>
    <w:rsid w:val="009D39DE"/>
    <w:rsid w:val="009D6D7F"/>
    <w:rsid w:val="00A2470E"/>
    <w:rsid w:val="00A33C47"/>
    <w:rsid w:val="00A5410A"/>
    <w:rsid w:val="00A546AB"/>
    <w:rsid w:val="00A76AE7"/>
    <w:rsid w:val="00A876E5"/>
    <w:rsid w:val="00A924DE"/>
    <w:rsid w:val="00AD09C6"/>
    <w:rsid w:val="00AD0D0B"/>
    <w:rsid w:val="00AE70F1"/>
    <w:rsid w:val="00AF043B"/>
    <w:rsid w:val="00AF5303"/>
    <w:rsid w:val="00AF79C5"/>
    <w:rsid w:val="00B07805"/>
    <w:rsid w:val="00B17E9E"/>
    <w:rsid w:val="00B30826"/>
    <w:rsid w:val="00B464D1"/>
    <w:rsid w:val="00B470C3"/>
    <w:rsid w:val="00B53423"/>
    <w:rsid w:val="00B65866"/>
    <w:rsid w:val="00B71CA9"/>
    <w:rsid w:val="00B74E25"/>
    <w:rsid w:val="00B8010D"/>
    <w:rsid w:val="00B804D5"/>
    <w:rsid w:val="00B858B4"/>
    <w:rsid w:val="00BA08CB"/>
    <w:rsid w:val="00BA4BE7"/>
    <w:rsid w:val="00BB6C7D"/>
    <w:rsid w:val="00BC61C2"/>
    <w:rsid w:val="00BD280A"/>
    <w:rsid w:val="00BE371F"/>
    <w:rsid w:val="00C00937"/>
    <w:rsid w:val="00C239ED"/>
    <w:rsid w:val="00C504A2"/>
    <w:rsid w:val="00C613E6"/>
    <w:rsid w:val="00C66208"/>
    <w:rsid w:val="00CC1BF6"/>
    <w:rsid w:val="00CC2DAB"/>
    <w:rsid w:val="00CC3DD5"/>
    <w:rsid w:val="00CD2266"/>
    <w:rsid w:val="00CE4613"/>
    <w:rsid w:val="00CE4927"/>
    <w:rsid w:val="00CF666F"/>
    <w:rsid w:val="00D170E4"/>
    <w:rsid w:val="00D30918"/>
    <w:rsid w:val="00D47867"/>
    <w:rsid w:val="00D5206A"/>
    <w:rsid w:val="00D67AE0"/>
    <w:rsid w:val="00D76C03"/>
    <w:rsid w:val="00D86EF8"/>
    <w:rsid w:val="00D90801"/>
    <w:rsid w:val="00D95C66"/>
    <w:rsid w:val="00DA4694"/>
    <w:rsid w:val="00DB109E"/>
    <w:rsid w:val="00DC6661"/>
    <w:rsid w:val="00DD2EAA"/>
    <w:rsid w:val="00DE428C"/>
    <w:rsid w:val="00DE52F0"/>
    <w:rsid w:val="00E01B39"/>
    <w:rsid w:val="00E10CE9"/>
    <w:rsid w:val="00E2006B"/>
    <w:rsid w:val="00E23FC5"/>
    <w:rsid w:val="00E262C0"/>
    <w:rsid w:val="00E403C2"/>
    <w:rsid w:val="00E41F5C"/>
    <w:rsid w:val="00E5063C"/>
    <w:rsid w:val="00E6400D"/>
    <w:rsid w:val="00E67245"/>
    <w:rsid w:val="00E716C8"/>
    <w:rsid w:val="00E7312B"/>
    <w:rsid w:val="00E86752"/>
    <w:rsid w:val="00E95D04"/>
    <w:rsid w:val="00E9710C"/>
    <w:rsid w:val="00E97937"/>
    <w:rsid w:val="00EA5C9A"/>
    <w:rsid w:val="00EA6482"/>
    <w:rsid w:val="00EB646D"/>
    <w:rsid w:val="00ED3AAE"/>
    <w:rsid w:val="00EE16E2"/>
    <w:rsid w:val="00EE7F51"/>
    <w:rsid w:val="00F040DF"/>
    <w:rsid w:val="00F10076"/>
    <w:rsid w:val="00F13DA3"/>
    <w:rsid w:val="00F50F56"/>
    <w:rsid w:val="00F77B97"/>
    <w:rsid w:val="00F81104"/>
    <w:rsid w:val="00F83F73"/>
    <w:rsid w:val="00F84C4B"/>
    <w:rsid w:val="00F907CE"/>
    <w:rsid w:val="00F9527A"/>
    <w:rsid w:val="00FB73D6"/>
    <w:rsid w:val="00FD5BCC"/>
    <w:rsid w:val="00FE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B43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00B43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600B43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600B43"/>
    <w:p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600B43"/>
    <w:pPr>
      <w:outlineLvl w:val="3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68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68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68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">
    <w:name w:val="Цветовое выделение"/>
    <w:uiPriority w:val="99"/>
    <w:rsid w:val="00600B43"/>
    <w:rPr>
      <w:b/>
      <w:color w:val="26282F"/>
      <w:sz w:val="26"/>
    </w:rPr>
  </w:style>
  <w:style w:type="character" w:customStyle="1" w:styleId="a0">
    <w:name w:val="Гипертекстовая ссылка"/>
    <w:uiPriority w:val="99"/>
    <w:rsid w:val="00600B43"/>
    <w:rPr>
      <w:b/>
      <w:color w:val="106BBE"/>
      <w:sz w:val="26"/>
    </w:rPr>
  </w:style>
  <w:style w:type="character" w:customStyle="1" w:styleId="a1">
    <w:name w:val="Активная гипертекстовая ссылка"/>
    <w:uiPriority w:val="99"/>
    <w:rsid w:val="00600B43"/>
    <w:rPr>
      <w:b/>
      <w:color w:val="106BBE"/>
      <w:sz w:val="26"/>
      <w:u w:val="single"/>
    </w:rPr>
  </w:style>
  <w:style w:type="paragraph" w:customStyle="1" w:styleId="a2">
    <w:name w:val="Внимание"/>
    <w:basedOn w:val="Normal"/>
    <w:next w:val="Normal"/>
    <w:uiPriority w:val="99"/>
    <w:rsid w:val="00600B43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3">
    <w:name w:val="Внимание: криминал!!"/>
    <w:basedOn w:val="a2"/>
    <w:next w:val="Normal"/>
    <w:uiPriority w:val="99"/>
    <w:rsid w:val="00600B43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4">
    <w:name w:val="Внимание: недобросовестность!"/>
    <w:basedOn w:val="a2"/>
    <w:next w:val="Normal"/>
    <w:uiPriority w:val="99"/>
    <w:rsid w:val="00600B43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5">
    <w:name w:val="Выделение для Базового Поиска"/>
    <w:uiPriority w:val="99"/>
    <w:rsid w:val="00600B43"/>
    <w:rPr>
      <w:b/>
      <w:color w:val="0058A9"/>
      <w:sz w:val="26"/>
    </w:rPr>
  </w:style>
  <w:style w:type="character" w:customStyle="1" w:styleId="a6">
    <w:name w:val="Выделение для Базового Поиска (курсив)"/>
    <w:uiPriority w:val="99"/>
    <w:rsid w:val="00600B43"/>
    <w:rPr>
      <w:b/>
      <w:i/>
      <w:color w:val="0058A9"/>
      <w:sz w:val="26"/>
    </w:rPr>
  </w:style>
  <w:style w:type="paragraph" w:customStyle="1" w:styleId="a7">
    <w:name w:val="Основное меню (преемственное)"/>
    <w:basedOn w:val="Normal"/>
    <w:next w:val="Normal"/>
    <w:uiPriority w:val="99"/>
    <w:rsid w:val="00600B43"/>
    <w:pPr>
      <w:jc w:val="both"/>
    </w:pPr>
    <w:rPr>
      <w:rFonts w:ascii="Verdana" w:hAnsi="Verdana" w:cs="Verdana"/>
      <w:sz w:val="24"/>
      <w:szCs w:val="24"/>
    </w:rPr>
  </w:style>
  <w:style w:type="paragraph" w:customStyle="1" w:styleId="a8">
    <w:name w:val="Заголовок"/>
    <w:basedOn w:val="a7"/>
    <w:next w:val="Normal"/>
    <w:uiPriority w:val="99"/>
    <w:rsid w:val="00600B43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9">
    <w:name w:val="Заголовок группы контролов"/>
    <w:basedOn w:val="Normal"/>
    <w:next w:val="Normal"/>
    <w:uiPriority w:val="99"/>
    <w:rsid w:val="00600B43"/>
    <w:pPr>
      <w:jc w:val="both"/>
    </w:pPr>
    <w:rPr>
      <w:b/>
      <w:bCs/>
      <w:color w:val="000000"/>
      <w:sz w:val="24"/>
      <w:szCs w:val="24"/>
    </w:rPr>
  </w:style>
  <w:style w:type="paragraph" w:customStyle="1" w:styleId="aa">
    <w:name w:val="Заголовок для информации об изменениях"/>
    <w:basedOn w:val="Heading1"/>
    <w:next w:val="Normal"/>
    <w:uiPriority w:val="99"/>
    <w:rsid w:val="00600B43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b">
    <w:name w:val="Заголовок приложения"/>
    <w:basedOn w:val="Normal"/>
    <w:next w:val="Normal"/>
    <w:uiPriority w:val="99"/>
    <w:rsid w:val="00600B43"/>
    <w:pPr>
      <w:jc w:val="right"/>
    </w:pPr>
    <w:rPr>
      <w:sz w:val="24"/>
      <w:szCs w:val="24"/>
    </w:rPr>
  </w:style>
  <w:style w:type="paragraph" w:customStyle="1" w:styleId="ac">
    <w:name w:val="Заголовок распахивающейся части диалога"/>
    <w:basedOn w:val="Normal"/>
    <w:next w:val="Normal"/>
    <w:uiPriority w:val="99"/>
    <w:rsid w:val="00600B43"/>
    <w:pPr>
      <w:jc w:val="both"/>
    </w:pPr>
    <w:rPr>
      <w:i/>
      <w:iCs/>
      <w:color w:val="000080"/>
      <w:sz w:val="24"/>
      <w:szCs w:val="24"/>
    </w:rPr>
  </w:style>
  <w:style w:type="character" w:customStyle="1" w:styleId="ad">
    <w:name w:val="Заголовок своего сообщения"/>
    <w:basedOn w:val="a"/>
    <w:uiPriority w:val="99"/>
    <w:rsid w:val="00600B43"/>
    <w:rPr>
      <w:rFonts w:cs="Times New Roman"/>
      <w:bCs/>
      <w:szCs w:val="26"/>
    </w:rPr>
  </w:style>
  <w:style w:type="paragraph" w:customStyle="1" w:styleId="ae">
    <w:name w:val="Заголовок статьи"/>
    <w:basedOn w:val="Normal"/>
    <w:next w:val="Normal"/>
    <w:uiPriority w:val="99"/>
    <w:rsid w:val="00600B43"/>
    <w:pPr>
      <w:ind w:left="1612" w:hanging="892"/>
      <w:jc w:val="both"/>
    </w:pPr>
    <w:rPr>
      <w:sz w:val="24"/>
      <w:szCs w:val="24"/>
    </w:rPr>
  </w:style>
  <w:style w:type="character" w:customStyle="1" w:styleId="af">
    <w:name w:val="Заголовок чужого сообщения"/>
    <w:uiPriority w:val="99"/>
    <w:rsid w:val="00600B43"/>
    <w:rPr>
      <w:b/>
      <w:color w:val="FF0000"/>
      <w:sz w:val="26"/>
    </w:rPr>
  </w:style>
  <w:style w:type="paragraph" w:customStyle="1" w:styleId="af0">
    <w:name w:val="Заголовок ЭР (левое окно)"/>
    <w:basedOn w:val="Normal"/>
    <w:next w:val="Normal"/>
    <w:uiPriority w:val="99"/>
    <w:rsid w:val="00600B43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1">
    <w:name w:val="Заголовок ЭР (правое окно)"/>
    <w:basedOn w:val="af0"/>
    <w:next w:val="Normal"/>
    <w:uiPriority w:val="99"/>
    <w:rsid w:val="00600B43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2">
    <w:name w:val="Интерактивный заголовок"/>
    <w:basedOn w:val="a8"/>
    <w:next w:val="Normal"/>
    <w:uiPriority w:val="99"/>
    <w:rsid w:val="00600B43"/>
    <w:rPr>
      <w:b w:val="0"/>
      <w:bCs w:val="0"/>
      <w:color w:val="auto"/>
      <w:u w:val="single"/>
      <w:shd w:val="clear" w:color="auto" w:fill="auto"/>
    </w:rPr>
  </w:style>
  <w:style w:type="paragraph" w:customStyle="1" w:styleId="af3">
    <w:name w:val="Текст информации об изменениях"/>
    <w:basedOn w:val="Normal"/>
    <w:next w:val="Normal"/>
    <w:uiPriority w:val="99"/>
    <w:rsid w:val="00600B43"/>
    <w:pPr>
      <w:jc w:val="both"/>
    </w:pPr>
    <w:rPr>
      <w:color w:val="353842"/>
      <w:sz w:val="20"/>
      <w:szCs w:val="20"/>
    </w:rPr>
  </w:style>
  <w:style w:type="paragraph" w:customStyle="1" w:styleId="af4">
    <w:name w:val="Информация об изменениях"/>
    <w:basedOn w:val="af3"/>
    <w:next w:val="Normal"/>
    <w:uiPriority w:val="99"/>
    <w:rsid w:val="00600B43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5">
    <w:name w:val="Текст (справка)"/>
    <w:basedOn w:val="Normal"/>
    <w:next w:val="Normal"/>
    <w:uiPriority w:val="99"/>
    <w:rsid w:val="00600B43"/>
    <w:pPr>
      <w:ind w:left="170" w:right="170"/>
    </w:pPr>
    <w:rPr>
      <w:sz w:val="24"/>
      <w:szCs w:val="24"/>
    </w:rPr>
  </w:style>
  <w:style w:type="paragraph" w:customStyle="1" w:styleId="af6">
    <w:name w:val="Комментарий"/>
    <w:basedOn w:val="af5"/>
    <w:next w:val="Normal"/>
    <w:uiPriority w:val="99"/>
    <w:rsid w:val="00600B43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Normal"/>
    <w:uiPriority w:val="99"/>
    <w:rsid w:val="00600B43"/>
    <w:pPr>
      <w:spacing w:before="0"/>
    </w:pPr>
    <w:rPr>
      <w:i/>
      <w:iCs/>
    </w:rPr>
  </w:style>
  <w:style w:type="paragraph" w:customStyle="1" w:styleId="af8">
    <w:name w:val="Текст (лев. подпись)"/>
    <w:basedOn w:val="Normal"/>
    <w:next w:val="Normal"/>
    <w:uiPriority w:val="99"/>
    <w:rsid w:val="00600B43"/>
    <w:rPr>
      <w:sz w:val="24"/>
      <w:szCs w:val="24"/>
    </w:rPr>
  </w:style>
  <w:style w:type="paragraph" w:customStyle="1" w:styleId="af9">
    <w:name w:val="Колонтитул (левый)"/>
    <w:basedOn w:val="af8"/>
    <w:next w:val="Normal"/>
    <w:uiPriority w:val="99"/>
    <w:rsid w:val="00600B43"/>
    <w:pPr>
      <w:jc w:val="both"/>
    </w:pPr>
    <w:rPr>
      <w:sz w:val="16"/>
      <w:szCs w:val="16"/>
    </w:rPr>
  </w:style>
  <w:style w:type="paragraph" w:customStyle="1" w:styleId="afa">
    <w:name w:val="Текст (прав. подпись)"/>
    <w:basedOn w:val="Normal"/>
    <w:next w:val="Normal"/>
    <w:uiPriority w:val="99"/>
    <w:rsid w:val="00600B43"/>
    <w:pPr>
      <w:jc w:val="right"/>
    </w:pPr>
    <w:rPr>
      <w:sz w:val="24"/>
      <w:szCs w:val="24"/>
    </w:rPr>
  </w:style>
  <w:style w:type="paragraph" w:customStyle="1" w:styleId="afb">
    <w:name w:val="Колонтитул (правый)"/>
    <w:basedOn w:val="afa"/>
    <w:next w:val="Normal"/>
    <w:uiPriority w:val="99"/>
    <w:rsid w:val="00600B43"/>
    <w:pPr>
      <w:jc w:val="both"/>
    </w:pPr>
    <w:rPr>
      <w:sz w:val="16"/>
      <w:szCs w:val="16"/>
    </w:rPr>
  </w:style>
  <w:style w:type="paragraph" w:customStyle="1" w:styleId="afc">
    <w:name w:val="Комментарий пользователя"/>
    <w:basedOn w:val="af6"/>
    <w:next w:val="Normal"/>
    <w:uiPriority w:val="99"/>
    <w:rsid w:val="00600B43"/>
    <w:pPr>
      <w:spacing w:before="0"/>
      <w:jc w:val="left"/>
    </w:pPr>
    <w:rPr>
      <w:shd w:val="clear" w:color="auto" w:fill="FFDFE0"/>
    </w:rPr>
  </w:style>
  <w:style w:type="paragraph" w:customStyle="1" w:styleId="afd">
    <w:name w:val="Куда обратиться?"/>
    <w:basedOn w:val="a2"/>
    <w:next w:val="Normal"/>
    <w:uiPriority w:val="99"/>
    <w:rsid w:val="00600B43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e">
    <w:name w:val="Моноширинный"/>
    <w:basedOn w:val="Normal"/>
    <w:next w:val="Normal"/>
    <w:uiPriority w:val="99"/>
    <w:rsid w:val="00600B43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">
    <w:name w:val="Найденные слова"/>
    <w:uiPriority w:val="99"/>
    <w:rsid w:val="00600B43"/>
    <w:rPr>
      <w:b/>
      <w:color w:val="26282F"/>
      <w:sz w:val="26"/>
      <w:shd w:val="clear" w:color="auto" w:fill="auto"/>
    </w:rPr>
  </w:style>
  <w:style w:type="character" w:customStyle="1" w:styleId="aff0">
    <w:name w:val="Не вступил в силу"/>
    <w:uiPriority w:val="99"/>
    <w:rsid w:val="00600B43"/>
    <w:rPr>
      <w:b/>
      <w:color w:val="000000"/>
      <w:sz w:val="26"/>
      <w:shd w:val="clear" w:color="auto" w:fill="auto"/>
    </w:rPr>
  </w:style>
  <w:style w:type="paragraph" w:customStyle="1" w:styleId="aff1">
    <w:name w:val="Необходимые документы"/>
    <w:basedOn w:val="a2"/>
    <w:next w:val="Normal"/>
    <w:uiPriority w:val="99"/>
    <w:rsid w:val="00600B43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2">
    <w:name w:val="Нормальный (таблица)"/>
    <w:basedOn w:val="Normal"/>
    <w:next w:val="Normal"/>
    <w:uiPriority w:val="99"/>
    <w:rsid w:val="00600B43"/>
    <w:pPr>
      <w:jc w:val="both"/>
    </w:pPr>
    <w:rPr>
      <w:sz w:val="24"/>
      <w:szCs w:val="24"/>
    </w:rPr>
  </w:style>
  <w:style w:type="paragraph" w:customStyle="1" w:styleId="aff3">
    <w:name w:val="Объект"/>
    <w:basedOn w:val="Normal"/>
    <w:next w:val="Normal"/>
    <w:uiPriority w:val="99"/>
    <w:rsid w:val="00600B43"/>
    <w:pPr>
      <w:jc w:val="both"/>
    </w:pPr>
  </w:style>
  <w:style w:type="paragraph" w:customStyle="1" w:styleId="aff4">
    <w:name w:val="Таблицы (моноширинный)"/>
    <w:basedOn w:val="Normal"/>
    <w:next w:val="Normal"/>
    <w:uiPriority w:val="99"/>
    <w:rsid w:val="00600B43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5">
    <w:name w:val="Оглавление"/>
    <w:basedOn w:val="aff4"/>
    <w:next w:val="Normal"/>
    <w:uiPriority w:val="99"/>
    <w:rsid w:val="00600B43"/>
    <w:pPr>
      <w:ind w:left="140"/>
    </w:pPr>
    <w:rPr>
      <w:rFonts w:ascii="Arial" w:hAnsi="Arial" w:cs="Arial"/>
      <w:sz w:val="24"/>
      <w:szCs w:val="24"/>
    </w:rPr>
  </w:style>
  <w:style w:type="character" w:customStyle="1" w:styleId="aff6">
    <w:name w:val="Опечатки"/>
    <w:uiPriority w:val="99"/>
    <w:rsid w:val="00600B43"/>
    <w:rPr>
      <w:color w:val="FF0000"/>
      <w:sz w:val="26"/>
    </w:rPr>
  </w:style>
  <w:style w:type="paragraph" w:customStyle="1" w:styleId="aff7">
    <w:name w:val="Переменная часть"/>
    <w:basedOn w:val="a7"/>
    <w:next w:val="Normal"/>
    <w:uiPriority w:val="99"/>
    <w:rsid w:val="00600B43"/>
    <w:rPr>
      <w:rFonts w:ascii="Arial" w:hAnsi="Arial" w:cs="Arial"/>
      <w:sz w:val="20"/>
      <w:szCs w:val="20"/>
    </w:rPr>
  </w:style>
  <w:style w:type="paragraph" w:customStyle="1" w:styleId="aff8">
    <w:name w:val="Подвал для информации об изменениях"/>
    <w:basedOn w:val="Heading1"/>
    <w:next w:val="Normal"/>
    <w:uiPriority w:val="99"/>
    <w:rsid w:val="00600B43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9">
    <w:name w:val="Подзаголовок для информации об изменениях"/>
    <w:basedOn w:val="af3"/>
    <w:next w:val="Normal"/>
    <w:uiPriority w:val="99"/>
    <w:rsid w:val="00600B43"/>
    <w:rPr>
      <w:b/>
      <w:bCs/>
      <w:sz w:val="24"/>
      <w:szCs w:val="24"/>
    </w:rPr>
  </w:style>
  <w:style w:type="paragraph" w:customStyle="1" w:styleId="affa">
    <w:name w:val="Подчёркнуный текст"/>
    <w:basedOn w:val="Normal"/>
    <w:next w:val="Normal"/>
    <w:uiPriority w:val="99"/>
    <w:rsid w:val="00600B43"/>
    <w:pPr>
      <w:jc w:val="both"/>
    </w:pPr>
    <w:rPr>
      <w:sz w:val="24"/>
      <w:szCs w:val="24"/>
    </w:rPr>
  </w:style>
  <w:style w:type="paragraph" w:customStyle="1" w:styleId="affb">
    <w:name w:val="Постоянная часть"/>
    <w:basedOn w:val="a7"/>
    <w:next w:val="Normal"/>
    <w:uiPriority w:val="99"/>
    <w:rsid w:val="00600B43"/>
    <w:rPr>
      <w:rFonts w:ascii="Arial" w:hAnsi="Arial" w:cs="Arial"/>
      <w:sz w:val="22"/>
      <w:szCs w:val="22"/>
    </w:rPr>
  </w:style>
  <w:style w:type="paragraph" w:customStyle="1" w:styleId="affc">
    <w:name w:val="Прижатый влево"/>
    <w:basedOn w:val="Normal"/>
    <w:next w:val="Normal"/>
    <w:uiPriority w:val="99"/>
    <w:rsid w:val="00600B43"/>
    <w:rPr>
      <w:sz w:val="24"/>
      <w:szCs w:val="24"/>
    </w:rPr>
  </w:style>
  <w:style w:type="paragraph" w:customStyle="1" w:styleId="affd">
    <w:name w:val="Пример."/>
    <w:basedOn w:val="a2"/>
    <w:next w:val="Normal"/>
    <w:uiPriority w:val="99"/>
    <w:rsid w:val="00600B43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Примечание."/>
    <w:basedOn w:val="a2"/>
    <w:next w:val="Normal"/>
    <w:uiPriority w:val="99"/>
    <w:rsid w:val="00600B43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">
    <w:name w:val="Продолжение ссылки"/>
    <w:basedOn w:val="a0"/>
    <w:uiPriority w:val="99"/>
    <w:rsid w:val="00600B43"/>
    <w:rPr>
      <w:rFonts w:cs="Times New Roman"/>
      <w:bCs/>
      <w:szCs w:val="26"/>
    </w:rPr>
  </w:style>
  <w:style w:type="paragraph" w:customStyle="1" w:styleId="afff0">
    <w:name w:val="Словарная статья"/>
    <w:basedOn w:val="Normal"/>
    <w:next w:val="Normal"/>
    <w:uiPriority w:val="99"/>
    <w:rsid w:val="00600B43"/>
    <w:pPr>
      <w:ind w:right="118"/>
      <w:jc w:val="both"/>
    </w:pPr>
    <w:rPr>
      <w:sz w:val="24"/>
      <w:szCs w:val="24"/>
    </w:rPr>
  </w:style>
  <w:style w:type="character" w:customStyle="1" w:styleId="afff1">
    <w:name w:val="Сравнение редакций"/>
    <w:basedOn w:val="a"/>
    <w:uiPriority w:val="99"/>
    <w:rsid w:val="00600B43"/>
    <w:rPr>
      <w:rFonts w:cs="Times New Roman"/>
      <w:bCs/>
      <w:szCs w:val="26"/>
    </w:rPr>
  </w:style>
  <w:style w:type="character" w:customStyle="1" w:styleId="afff2">
    <w:name w:val="Сравнение редакций. Добавленный фрагмент"/>
    <w:uiPriority w:val="99"/>
    <w:rsid w:val="00600B43"/>
    <w:rPr>
      <w:color w:val="000000"/>
      <w:shd w:val="clear" w:color="auto" w:fill="auto"/>
    </w:rPr>
  </w:style>
  <w:style w:type="character" w:customStyle="1" w:styleId="afff3">
    <w:name w:val="Сравнение редакций. Удаленный фрагмент"/>
    <w:uiPriority w:val="99"/>
    <w:rsid w:val="00600B43"/>
    <w:rPr>
      <w:color w:val="000000"/>
      <w:shd w:val="clear" w:color="auto" w:fill="auto"/>
    </w:rPr>
  </w:style>
  <w:style w:type="paragraph" w:customStyle="1" w:styleId="afff4">
    <w:name w:val="Ссылка на официальную публикацию"/>
    <w:basedOn w:val="Normal"/>
    <w:next w:val="Normal"/>
    <w:uiPriority w:val="99"/>
    <w:rsid w:val="00600B43"/>
    <w:pPr>
      <w:jc w:val="both"/>
    </w:pPr>
    <w:rPr>
      <w:sz w:val="24"/>
      <w:szCs w:val="24"/>
    </w:rPr>
  </w:style>
  <w:style w:type="paragraph" w:customStyle="1" w:styleId="afff5">
    <w:name w:val="Текст в таблице"/>
    <w:basedOn w:val="aff2"/>
    <w:next w:val="Normal"/>
    <w:uiPriority w:val="99"/>
    <w:rsid w:val="00600B43"/>
    <w:pPr>
      <w:ind w:firstLine="500"/>
    </w:pPr>
  </w:style>
  <w:style w:type="paragraph" w:customStyle="1" w:styleId="afff6">
    <w:name w:val="Текст ЭР (см. также)"/>
    <w:basedOn w:val="Normal"/>
    <w:next w:val="Normal"/>
    <w:uiPriority w:val="99"/>
    <w:rsid w:val="00600B43"/>
    <w:pPr>
      <w:spacing w:before="200"/>
    </w:pPr>
    <w:rPr>
      <w:sz w:val="22"/>
      <w:szCs w:val="22"/>
    </w:rPr>
  </w:style>
  <w:style w:type="paragraph" w:customStyle="1" w:styleId="afff7">
    <w:name w:val="Технический комментарий"/>
    <w:basedOn w:val="Normal"/>
    <w:next w:val="Normal"/>
    <w:uiPriority w:val="99"/>
    <w:rsid w:val="00600B43"/>
    <w:rPr>
      <w:color w:val="463F31"/>
      <w:sz w:val="24"/>
      <w:szCs w:val="24"/>
      <w:shd w:val="clear" w:color="auto" w:fill="FFFFA6"/>
    </w:rPr>
  </w:style>
  <w:style w:type="character" w:customStyle="1" w:styleId="afff8">
    <w:name w:val="Утратил силу"/>
    <w:uiPriority w:val="99"/>
    <w:rsid w:val="00600B43"/>
    <w:rPr>
      <w:b/>
      <w:strike/>
      <w:color w:val="auto"/>
      <w:sz w:val="26"/>
    </w:rPr>
  </w:style>
  <w:style w:type="paragraph" w:customStyle="1" w:styleId="afff9">
    <w:name w:val="Формула"/>
    <w:basedOn w:val="Normal"/>
    <w:next w:val="Normal"/>
    <w:uiPriority w:val="99"/>
    <w:rsid w:val="00600B43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a">
    <w:name w:val="Центрированный (таблица)"/>
    <w:basedOn w:val="aff2"/>
    <w:next w:val="Normal"/>
    <w:uiPriority w:val="99"/>
    <w:rsid w:val="00600B43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600B43"/>
    <w:pPr>
      <w:spacing w:before="300"/>
    </w:pPr>
  </w:style>
  <w:style w:type="character" w:styleId="Hyperlink">
    <w:name w:val="Hyperlink"/>
    <w:basedOn w:val="DefaultParagraphFont"/>
    <w:uiPriority w:val="99"/>
    <w:rsid w:val="002000B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42E4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218F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5758A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758A2"/>
    <w:rPr>
      <w:rFonts w:ascii="Arial" w:hAnsi="Arial"/>
      <w:sz w:val="26"/>
    </w:rPr>
  </w:style>
  <w:style w:type="paragraph" w:styleId="Footer">
    <w:name w:val="footer"/>
    <w:basedOn w:val="Normal"/>
    <w:link w:val="FooterChar"/>
    <w:uiPriority w:val="99"/>
    <w:rsid w:val="005758A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758A2"/>
    <w:rPr>
      <w:rFonts w:ascii="Arial" w:hAnsi="Arial"/>
      <w:sz w:val="26"/>
    </w:rPr>
  </w:style>
  <w:style w:type="paragraph" w:customStyle="1" w:styleId="TableContents">
    <w:name w:val="Table Contents"/>
    <w:basedOn w:val="Normal"/>
    <w:uiPriority w:val="99"/>
    <w:rsid w:val="0044415D"/>
    <w:rPr>
      <w:rFonts w:ascii="Times New Roman" w:eastAsia="Arial Unicode MS" w:hAnsi="Times New Roman" w:cs="Tahoma"/>
      <w:sz w:val="24"/>
      <w:szCs w:val="24"/>
    </w:rPr>
  </w:style>
  <w:style w:type="paragraph" w:customStyle="1" w:styleId="afffb">
    <w:name w:val="Содержимое таблицы"/>
    <w:basedOn w:val="Normal"/>
    <w:uiPriority w:val="99"/>
    <w:rsid w:val="001861E6"/>
    <w:pPr>
      <w:suppressLineNumbers/>
      <w:suppressAutoHyphens/>
      <w:autoSpaceDE/>
      <w:autoSpaceDN/>
      <w:adjustRightInd/>
    </w:pPr>
    <w:rPr>
      <w:rFonts w:eastAsia="Arial Unicode MS" w:cs="Times New Roman"/>
      <w:kern w:val="1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969366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36801280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3003</TotalTime>
  <Pages>32</Pages>
  <Words>6908</Words>
  <Characters>-32766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Краснодарского края от 1 августа 2012 г</dc:title>
  <dc:subject/>
  <dc:creator>НПП "Гарант-Сервис"</dc:creator>
  <cp:keywords/>
  <dc:description/>
  <cp:lastModifiedBy>1</cp:lastModifiedBy>
  <cp:revision>15</cp:revision>
  <cp:lastPrinted>2017-05-18T11:39:00Z</cp:lastPrinted>
  <dcterms:created xsi:type="dcterms:W3CDTF">2013-03-11T04:11:00Z</dcterms:created>
  <dcterms:modified xsi:type="dcterms:W3CDTF">2017-05-18T11:40:00Z</dcterms:modified>
</cp:coreProperties>
</file>